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e24f" w14:paraId="330e24f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DE01CF">
        <w:t>13</w:t>
      </w:r>
      <w:r w:rsidR="00027CF4" w:rsidRPr="00303625">
        <w:t>/</w:t>
      </w:r>
      <w:r w:rsidR="00EE7926">
        <w:t>2016-</w:t>
      </w:r>
      <w:r w:rsidR="00861A12">
        <w:t>85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E01CF">
        <w:t>AB NEKRETNINE I SAVJETOVANJE d.o.o. Zadar u stečaju, Andrije Hebranga 7, Zadar,</w:t>
      </w:r>
      <w:r w:rsidR="00DE01CF" w:rsidRPr="00AD0D4A">
        <w:t xml:space="preserve"> OIB:</w:t>
      </w:r>
      <w:r w:rsidR="00DE01CF">
        <w:t xml:space="preserve"> 14615710927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</w:t>
      </w:r>
      <w:r w:rsidR="00DE01CF">
        <w:t xml:space="preserve">Ivanki </w:t>
      </w:r>
      <w:proofErr w:type="spellStart"/>
      <w:r w:rsidR="00DE01CF">
        <w:t>Bosotini</w:t>
      </w:r>
      <w:proofErr w:type="spellEnd"/>
      <w:r w:rsidR="00364028" w:rsidRPr="00303625">
        <w:t xml:space="preserve">, </w:t>
      </w:r>
      <w:r w:rsidRPr="00303625">
        <w:t xml:space="preserve">dana </w:t>
      </w:r>
      <w:r w:rsidR="00861A12">
        <w:t>5</w:t>
      </w:r>
      <w:r w:rsidR="00245D44">
        <w:t xml:space="preserve">. </w:t>
      </w:r>
      <w:r w:rsidR="00861A12">
        <w:t>listopada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DE01CF">
        <w:t>6</w:t>
      </w:r>
      <w:r w:rsidR="0031410E">
        <w:t xml:space="preserve">. </w:t>
      </w:r>
      <w:r w:rsidR="00DE01CF">
        <w:t>rujna 2017. uplatitelju</w:t>
      </w:r>
      <w:r w:rsidR="0031410E">
        <w:t xml:space="preserve"> </w:t>
      </w:r>
      <w:r w:rsidR="00861A12">
        <w:t>TOP KRAFT d.o.o.</w:t>
      </w:r>
      <w:r w:rsidR="00757C5A">
        <w:t xml:space="preserve">, Zagreb, </w:t>
      </w:r>
      <w:proofErr w:type="spellStart"/>
      <w:r w:rsidR="00861A12">
        <w:t>Motajička</w:t>
      </w:r>
      <w:proofErr w:type="spellEnd"/>
      <w:r w:rsidR="00861A12">
        <w:t xml:space="preserve"> 1</w:t>
      </w:r>
      <w:r w:rsidR="00757C5A">
        <w:t xml:space="preserve">, OIB: </w:t>
      </w:r>
      <w:r w:rsidR="00861A12">
        <w:t>14387113018</w:t>
      </w:r>
      <w:r w:rsidR="0031410E">
        <w:t xml:space="preserve">, </w:t>
      </w:r>
      <w:r w:rsidRPr="00303625">
        <w:t xml:space="preserve">u iznosu od </w:t>
      </w:r>
      <w:r w:rsidR="00DE01CF">
        <w:t>394.700,00</w:t>
      </w:r>
      <w:r w:rsidR="0031410E">
        <w:t xml:space="preserve"> kuna za ID nadmetanje</w:t>
      </w:r>
      <w:r w:rsidR="00DC60A2" w:rsidRPr="00303625">
        <w:t xml:space="preserve"> </w:t>
      </w:r>
      <w:r w:rsidR="00DE01CF">
        <w:t>1638, ID predmet prodaje 820,</w:t>
      </w:r>
      <w:r w:rsidR="00DC60A2" w:rsidRPr="00303625">
        <w:t xml:space="preserve"> </w:t>
      </w:r>
      <w:r w:rsidR="00EE7926">
        <w:t xml:space="preserve">na račun broj IBAN: </w:t>
      </w:r>
      <w:r w:rsidR="007E095E">
        <w:t>HR</w:t>
      </w:r>
      <w:r w:rsidR="00861A12">
        <w:t>1623600001102027461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7E095E" w:rsidRPr="00F75173">
        <w:t xml:space="preserve">19. rujna </w:t>
      </w:r>
      <w:r w:rsidR="0031410E">
        <w:t>2017. zaprimila zahtjev</w:t>
      </w:r>
      <w:r w:rsidRPr="00303625">
        <w:t xml:space="preserve"> za povrat novčanih sredstava u provedbi ovr</w:t>
      </w:r>
      <w:r w:rsidR="00EE7926">
        <w:t>he na nekretninama uplatitelja</w:t>
      </w:r>
      <w:r w:rsidRPr="00303625">
        <w:t xml:space="preserve"> </w:t>
      </w:r>
      <w:r w:rsidR="00861A12" w:rsidRPr="00861A12">
        <w:t>TOP KRAFT d.o.o.</w:t>
      </w:r>
      <w:r w:rsidR="0031410E" w:rsidRPr="00303625">
        <w:t xml:space="preserve"> </w:t>
      </w:r>
      <w:r w:rsidR="0031410E">
        <w:t>kojim</w:t>
      </w:r>
      <w:r w:rsidR="006E724A">
        <w:t xml:space="preserve"> traži povrat uplaćene jamčevine</w:t>
      </w:r>
      <w:r w:rsidRPr="00303625">
        <w:t xml:space="preserve"> iz razloga što </w:t>
      </w:r>
      <w:r w:rsidR="006E724A">
        <w:t xml:space="preserve">je </w:t>
      </w:r>
      <w:r w:rsidR="00DE01CF">
        <w:t>predmetna prodaja prekinuta</w:t>
      </w:r>
      <w:r w:rsidRPr="00303625">
        <w:t xml:space="preserve">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861A12">
        <w:t>5</w:t>
      </w:r>
      <w:r w:rsidR="00245D44">
        <w:t xml:space="preserve">. </w:t>
      </w:r>
      <w:r w:rsidR="00861A12">
        <w:t>listopada</w:t>
      </w:r>
      <w:r w:rsidR="00A42511" w:rsidRPr="00303625">
        <w:t xml:space="preserve"> 2017.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E01CF" w:rsidR="00BE0C80" w:rsidRPr="00303625">
      <w:pPr>
        <w:jc w:val="right"/>
      </w:pPr>
      <w:r w:rsidRPr="00303625">
        <w:t>Ardena Bajlo</w:t>
      </w:r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742DF"/>
    <w:rsid w:val="001A0916"/>
    <w:rsid w:val="00245D44"/>
    <w:rsid w:val="00285355"/>
    <w:rsid w:val="00303625"/>
    <w:rsid w:val="0031410E"/>
    <w:rsid w:val="00364028"/>
    <w:rsid w:val="003A0BC7"/>
    <w:rsid w:val="004C5A87"/>
    <w:rsid w:val="00581F2E"/>
    <w:rsid w:val="005E7CA9"/>
    <w:rsid w:val="006E724A"/>
    <w:rsid w:val="00757C5A"/>
    <w:rsid w:val="00783F04"/>
    <w:rsid w:val="007D75EF"/>
    <w:rsid w:val="007E095E"/>
    <w:rsid w:val="007E1539"/>
    <w:rsid w:val="007F2C4B"/>
    <w:rsid w:val="0083435B"/>
    <w:rsid w:val="00861A12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  <w:rsid w:val="00DE01CF"/>
    <w:rsid w:val="00E72A32"/>
    <w:rsid w:val="00EE7926"/>
    <w:rsid w:val="00F7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A3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A3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A3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A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A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A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271</properties:Words>
  <properties:Characters>1376</properties:Characters>
  <properties:Lines>50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2017-10-04T13:15:00Z</dcterms:created>
  <dc:creator>Korisnik</dc:creator>
  <cp:lastModifiedBy>Ante Rubelj</cp:lastModifiedBy>
  <cp:lastPrinted>2017-09-21T09:38:00Z</cp:lastPrinted>
  <dcterms:modified xmlns:xsi="http://www.w3.org/2001/XMLSchema-instance" xsi:type="dcterms:W3CDTF">2017-10-06T12:28:00Z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