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4abc" w14:paraId="e4b4abc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D45D27">
        <w:rPr>
          <w:rFonts w:hAnsi="Times New Roman" w:ascii="Times New Roman"/>
          <w:sz w:val="24"/>
          <w:szCs w:val="24"/>
        </w:rPr>
        <w:t>2261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D45D27">
        <w:rPr>
          <w:rFonts w:hAnsi="Times New Roman" w:ascii="Times New Roman"/>
          <w:sz w:val="24"/>
          <w:szCs w:val="24"/>
        </w:rPr>
        <w:t>CIPELICA j.d.o.o. za trgovinu i usluge, OIB: 31070238543 sa sjedištem u Hrvatskih branitelja 17 A, Bartolovci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756748">
      <w:pPr>
        <w:pStyle w:val="Odlomakpopisa"/>
        <w:ind w:left="0"/>
        <w:jc w:val="center"/>
        <w:rPr>
          <w:b/>
        </w:rPr>
      </w:pPr>
      <w:r w:rsidRPr="00756748">
        <w:rPr>
          <w:b/>
        </w:rPr>
        <w:t xml:space="preserve">dan </w:t>
      </w:r>
      <w:r w:rsidR="00756748" w:rsidRPr="00756748">
        <w:rPr>
          <w:b/>
        </w:rPr>
        <w:t>25</w:t>
      </w:r>
      <w:r w:rsidR="00F4009F" w:rsidRPr="00756748">
        <w:rPr>
          <w:b/>
        </w:rPr>
        <w:t>. rujna</w:t>
      </w:r>
      <w:r w:rsidRPr="00756748">
        <w:rPr>
          <w:b/>
        </w:rPr>
        <w:t xml:space="preserve"> </w:t>
      </w:r>
      <w:r w:rsidR="002453EE" w:rsidRPr="00756748">
        <w:rPr>
          <w:b/>
        </w:rPr>
        <w:t>2018</w:t>
      </w:r>
      <w:r w:rsidRPr="00756748">
        <w:rPr>
          <w:b/>
        </w:rPr>
        <w:t xml:space="preserve">. u  sati </w:t>
      </w:r>
      <w:r w:rsidR="00756748" w:rsidRPr="00756748">
        <w:rPr>
          <w:b/>
        </w:rPr>
        <w:t>09</w:t>
      </w:r>
      <w:r w:rsidR="00000510" w:rsidRPr="00756748">
        <w:rPr>
          <w:b/>
        </w:rPr>
        <w:t>,</w:t>
      </w:r>
      <w:r w:rsidR="00755D73" w:rsidRPr="00756748">
        <w:rPr>
          <w:b/>
        </w:rPr>
        <w:t>30</w:t>
      </w:r>
      <w:r w:rsidRPr="00756748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D45D27">
        <w:t>Zitki Tomakić, OIB: 11380379708, Hrvatskih branitelja 17/A, Bartolovci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D45D27">
        <w:rPr>
          <w:rFonts w:hAnsi="Times New Roman" w:ascii="Times New Roman"/>
          <w:sz w:val="24"/>
          <w:szCs w:val="24"/>
        </w:rPr>
        <w:t>CIPELICA j.d.o.o. za trgovinu i usluge, OIB: 31070238543 sa sjedištem u Hrvatskih branitelja 17 A, Bartolovci</w:t>
      </w:r>
      <w:r w:rsidR="00800093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D45D27">
        <w:rPr>
          <w:rFonts w:hAnsi="Times New Roman" w:ascii="Times New Roman"/>
          <w:sz w:val="24"/>
          <w:szCs w:val="24"/>
        </w:rPr>
        <w:t>21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80009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2016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A4236F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D45D27">
        <w:rPr>
          <w:rFonts w:hAnsi="Times New Roman" w:ascii="Times New Roman"/>
          <w:sz w:val="24"/>
          <w:szCs w:val="24"/>
        </w:rPr>
        <w:t>133.296,66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D45D27">
        <w:rPr>
          <w:rFonts w:hAnsi="Times New Roman" w:ascii="Times New Roman"/>
          <w:sz w:val="24"/>
          <w:szCs w:val="24"/>
        </w:rPr>
        <w:t>2261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756748" w:rsidRPr="00756748">
        <w:rPr>
          <w:rFonts w:hAnsi="Times New Roman" w:ascii="Times New Roman"/>
          <w:sz w:val="24"/>
          <w:szCs w:val="24"/>
        </w:rPr>
        <w:t>25</w:t>
      </w:r>
      <w:r w:rsidR="00F4009F" w:rsidRPr="00756748">
        <w:rPr>
          <w:rFonts w:hAnsi="Times New Roman" w:ascii="Times New Roman"/>
          <w:sz w:val="24"/>
          <w:szCs w:val="24"/>
        </w:rPr>
        <w:t>. rujna</w:t>
      </w:r>
      <w:r w:rsidRPr="00756748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108" w:rsidP="004D79BD" w:rsidR="00082108">
      <w:r>
        <w:separator/>
      </w:r>
    </w:p>
  </w:endnote>
  <w:endnote w:id="0" w:type="continuationSeparator">
    <w:p w:rsidRDefault="00082108" w:rsidP="004D79BD" w:rsidR="0008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C71AF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108" w:rsidP="004D79BD" w:rsidR="00082108">
      <w:r>
        <w:separator/>
      </w:r>
    </w:p>
  </w:footnote>
  <w:footnote w:id="0" w:type="continuationSeparator">
    <w:p w:rsidRDefault="00082108" w:rsidP="004D79BD" w:rsidR="000821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82108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C71AF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56748"/>
    <w:rsid w:val="007715D0"/>
    <w:rsid w:val="007F172D"/>
    <w:rsid w:val="007F30F8"/>
    <w:rsid w:val="00800093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A4869"/>
    <w:rsid w:val="00AD06B4"/>
    <w:rsid w:val="00AD58E4"/>
    <w:rsid w:val="00B4613A"/>
    <w:rsid w:val="00B764C1"/>
    <w:rsid w:val="00BD1F2C"/>
    <w:rsid w:val="00BF240E"/>
    <w:rsid w:val="00C24F25"/>
    <w:rsid w:val="00C27B0C"/>
    <w:rsid w:val="00C4159B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8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8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8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8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8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8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8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8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133296.66</izvorni_sadrzaj>
    <derivirana_varijabla naziv="DomainObject.Predmet.InicijalnaVrijednost_1">133296.66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St-2261/2016</izvorni_sadrzaj>
    <derivirana_varijabla naziv="DomainObject.Predmet.OznakaBroj_1">St-2261/2016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CIPELICA j.d.o.o. za trgovinu i usluge</izvorni_sadrzaj>
    <derivirana_varijabla naziv="DomainObject.Predmet.ProtustrankaFormated_1">  CIPELICA j.d.o.o. za trgovinu i usluge</derivirana_varijabla>
  </DomainObject.Predmet.ProtustrankaFormated>
  <DomainObject.Predmet.ProtustrankaFormatedOIB>
    <izvorni_sadrzaj>  CIPELICA j.d.o.o. za trgovinu i usluge, OIB 31070238543</izvorni_sadrzaj>
    <derivirana_varijabla naziv="DomainObject.Predmet.ProtustrankaFormatedOIB_1">  CIPELICA j.d.o.o. za trgovinu i usluge, OIB 31070238543</derivirana_varijabla>
  </DomainObject.Predmet.ProtustrankaFormatedOIB>
  <DomainObject.Predmet.ProtustrankaFormatedWithAdress>
    <izvorni_sadrzaj> CIPELICA j.d.o.o. za trgovinu i usluge, Hrvatskih branitelja 17 A , 35252 Bartolovci</izvorni_sadrzaj>
    <derivirana_varijabla naziv="DomainObject.Predmet.ProtustrankaFormatedWithAdress_1"> CIPELICA j.d.o.o. za trgovinu i usluge, Hrvatskih branitelja 17 A , 35252 Bartolovci</derivirana_varijabla>
  </DomainObject.Predmet.ProtustrankaFormatedWithAdress>
  <DomainObject.Predmet.ProtustrankaFormatedWithAdressOIB>
    <izvorni_sadrzaj> CIPELICA j.d.o.o. za trgovinu i usluge, OIB 31070238543, Hrvatskih branitelja 17 A , 35252 Bartolovci</izvorni_sadrzaj>
    <derivirana_varijabla naziv="DomainObject.Predmet.ProtustrankaFormatedWithAdressOIB_1"> CIPELICA j.d.o.o. za trgovinu i usluge, OIB 31070238543, Hrvatskih branitelja 17 A , 35252 Bartolovci</derivirana_varijabla>
  </DomainObject.Predmet.ProtustrankaFormatedWithAdressOIB>
  <DomainObject.Predmet.ProtustrankaWithAdress>
    <izvorni_sadrzaj>CIPELICA j.d.o.o. za trgovinu i usluge Hrvatskih branitelja 17 A , 35252 Bartolovci</izvorni_sadrzaj>
    <derivirana_varijabla naziv="DomainObject.Predmet.ProtustrankaWithAdress_1">CIPELICA j.d.o.o. za trgovinu i usluge Hrvatskih branitelja 17 A , 35252 Bartolovci</derivirana_varijabla>
  </DomainObject.Predmet.ProtustrankaWithAdress>
  <DomainObject.Predmet.ProtustrankaWithAdressOIB>
    <izvorni_sadrzaj>CIPELICA j.d.o.o. za trgovinu i usluge, OIB 31070238543, Hrvatskih branitelja 17 A , 35252 Bartolovci</izvorni_sadrzaj>
    <derivirana_varijabla naziv="DomainObject.Predmet.ProtustrankaWithAdressOIB_1">CIPELICA j.d.o.o. za trgovinu i usluge, OIB 31070238543, Hrvatskih branitelja 17 A , 35252 Bartolovci</derivirana_varijabla>
  </DomainObject.Predmet.ProtustrankaWithAdressOIB>
  <DomainObject.Predmet.ProtustrankaNazivFormated>
    <izvorni_sadrzaj>CIPELICA j.d.o.o. za trgovinu i usluge</izvorni_sadrzaj>
    <derivirana_varijabla naziv="DomainObject.Predmet.ProtustrankaNazivFormated_1">CIPELICA j.d.o.o. za trgovinu i usluge</derivirana_varijabla>
  </DomainObject.Predmet.ProtustrankaNazivFormated>
  <DomainObject.Predmet.ProtustrankaNazivFormatedOIB>
    <izvorni_sadrzaj>CIPELICA j.d.o.o. za trgovinu i usluge, OIB 31070238543</izvorni_sadrzaj>
    <derivirana_varijabla naziv="DomainObject.Predmet.ProtustrankaNazivFormatedOIB_1">CIPELICA j.d.o.o. za trgovinu i usluge, OIB 31070238543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CIPELICA j.d.o.o. za trgovinu i usluge</item>
    </izvorni_sadrzaj>
    <derivirana_varijabla naziv="DomainObject.Predmet.ProtuStrankaListFormated_1">
      <item>CIPELICA j.d.o.o. za trgovinu i usluge</item>
    </derivirana_varijabla>
  </DomainObject.Predmet.ProtuStrankaListFormated>
  <DomainObject.Predmet.ProtuStrankaListFormatedOIB>
    <izvorni_sadrzaj>
      <item>CIPELICA j.d.o.o. za trgovinu i usluge, OIB 31070238543</item>
    </izvorni_sadrzaj>
    <derivirana_varijabla naziv="DomainObject.Predmet.ProtuStrankaListFormatedOIB_1">
      <item>CIPELICA j.d.o.o. za trgovinu i usluge, OIB 31070238543</item>
    </derivirana_varijabla>
  </DomainObject.Predmet.ProtuStrankaListFormatedOIB>
  <DomainObject.Predmet.ProtuStrankaListFormatedWithAdress>
    <izvorni_sadrzaj>
      <item>CIPELICA j.d.o.o. za trgovinu i usluge, Hrvatskih branitelja 17 A , 35252 Bartolovci</item>
    </izvorni_sadrzaj>
    <derivirana_varijabla naziv="DomainObject.Predmet.ProtuStrankaListFormatedWithAdress_1">
      <item>CIPELICA j.d.o.o. za trgovinu i usluge, Hrvatskih branitelja 17 A , 35252 Bartolovci</item>
    </derivirana_varijabla>
  </DomainObject.Predmet.ProtuStrankaListFormatedWithAdress>
  <DomainObject.Predmet.ProtuStrankaListFormatedWithAdressOIB>
    <izvorni_sadrzaj>
      <item>CIPELICA j.d.o.o. za trgovinu i usluge, OIB 31070238543, Hrvatskih branitelja 17 A , 35252 Bartolovci</item>
    </izvorni_sadrzaj>
    <derivirana_varijabla naziv="DomainObject.Predmet.ProtuStrankaListFormatedWithAdressOIB_1">
      <item>CIPELICA j.d.o.o. za trgovinu i usluge, OIB 31070238543, Hrvatskih branitelja 17 A , 35252 Bartolovci</item>
    </derivirana_varijabla>
  </DomainObject.Predmet.ProtuStrankaListFormatedWithAdressOIB>
  <DomainObject.Predmet.ProtuStrankaListNazivFormated>
    <izvorni_sadrzaj>
      <item>CIPELICA j.d.o.o. za trgovinu i usluge</item>
    </izvorni_sadrzaj>
    <derivirana_varijabla naziv="DomainObject.Predmet.ProtuStrankaListNazivFormated_1">
      <item>CIPELICA j.d.o.o. za trgovinu i usluge</item>
    </derivirana_varijabla>
  </DomainObject.Predmet.ProtuStrankaListNazivFormated>
  <DomainObject.Predmet.ProtuStrankaListNazivFormatedOIB>
    <izvorni_sadrzaj>
      <item>CIPELICA j.d.o.o. za trgovinu i usluge, OIB 31070238543</item>
    </izvorni_sadrzaj>
    <derivirana_varijabla naziv="DomainObject.Predmet.ProtuStrankaListNazivFormatedOIB_1">
      <item>CIPELICA j.d.o.o. za trgovinu i usluge, OIB 31070238543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CIPELICA j.d.o.o. za trgovinu i usluge</izvorni_sadrzaj>
    <derivirana_varijabla naziv="DomainObject.Predmet.ProtustrankaIDrugi_1">CIPELICA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CIPELICA j.d.o.o. za trgovinu i usluge, OIB 31070238543, Hrvatskih branitelja 17 A , 35252 Bartolovci</izvorni_sadrzaj>
    <derivirana_varijabla naziv="DomainObject.Predmet.ProtustrankaIDrugiAdressOIB_1">CIPELICA j.d.o.o. za trgovinu i usluge, OIB 31070238543, Hrvatskih branitelja 17 A , 35252 Bartolovci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CIPELICA j.d.o.o. za trgovinu i usluge</item>
    </izvorni_sadrzaj>
    <derivirana_varijabla naziv="DomainObject.Predmet.SudioniciListNaziv_1">
      <item>Financijska agencija</item>
      <item>CIPELICA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CIPELICA j.d.o.o. za trgovinu i usluge, OIB 31070238543, Hrvatskih branitelja 17 A ,35252 Bartolovci</item>
    </izvorni_sadrzaj>
    <derivirana_varijabla naziv="DomainObject.Predmet.SudioniciListAdressOIB_1">
      <item>Financijska agencija, OIB 85821130368, Ulica grada Vukovara 70,10000 Zagreb</item>
      <item>CIPELICA j.d.o.o. za trgovinu i usluge, OIB 31070238543, Hrvatskih branitelja 17 A ,35252 Bartolovci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31070238543</item>
    </izvorni_sadrzaj>
    <derivirana_varijabla naziv="DomainObject.Predmet.SudioniciListNazivOIB_1">
      <item>, OIB 85821130368</item>
      <item>, OIB 31070238543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1911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2018-06-26T11:26:00Z</dcterms:created>
  <dc:creator>wsadmin</dc:creator>
  <cp:lastModifiedBy>wsadmin</cp:lastModifiedBy>
  <cp:lastPrinted>2018-06-27T09:35:00Z</cp:lastPrinted>
  <dcterms:modified xmlns:xsi="http://www.w3.org/2001/XMLSchema-instance" xsi:type="dcterms:W3CDTF">2018-06-27T11:14:00Z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St-2261-16.docx)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