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d21e" w14:paraId="216d21e" w:rsidRDefault="00AE649C" w:rsidP="00FA5B5E" w:rsidR="00AE649C" w:rsidRPr="00B76F3C">
      <w:pPr>
        <w:pStyle w:val="Naslov3"/>
        <w15:collapsed w:val="false"/>
      </w:pPr>
    </w:p>
    <w:p w:rsidRDefault="00FA1E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A1E7E" w:rsidP="00FA1E7E" w:rsidR="00FA1E7E">
      <w:pPr>
        <w:pStyle w:val="Bezproreda"/>
        <w:ind w:firstLine="708" w:left="4956"/>
      </w:pPr>
      <w:r>
        <w:t xml:space="preserve">  </w:t>
      </w:r>
      <w:bookmarkStart w:name="_GoBack" w:id="0"/>
      <w:r>
        <w:t>1 St-277</w:t>
      </w:r>
      <w:r>
        <w:t>/2016-2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  <w:jc w:val="center"/>
      </w:pPr>
      <w:r>
        <w:t>R E P U B L I K A       H R V A T S K A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  <w:jc w:val="center"/>
      </w:pPr>
      <w:r>
        <w:t>R J E Š E N J E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  <w:r>
        <w:t xml:space="preserve">TRGOVAČKI SUD U BJELOVARU, po  sucu Branki Pleskalt,  u stečajnom predmetu nad trgovačkim društvom  </w:t>
      </w:r>
      <w:r>
        <w:t>TOMI GRUPA d.o.o. za građevinarstvo</w:t>
      </w:r>
      <w:r>
        <w:t>,</w:t>
      </w:r>
      <w:r>
        <w:t xml:space="preserve"> trgovinu i usluge VOĆIN, Nikole Šubića Zrinskog 35, OIB: 53661017305, </w:t>
      </w:r>
      <w:r>
        <w:t xml:space="preserve"> dana 7. travnja  2016. godine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  <w:jc w:val="center"/>
      </w:pPr>
      <w:r>
        <w:t>r i j e š i o     j e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  <w:r>
        <w:t>I Pokreće se prethodni postupak radi utvrđenja uvjeta za otvaranje stečajnog postupka nad  dužnikom TOMI GRUPA d.o.o. za građevinarstvo, trgovinu i usluge VOĆIN, Nikole Šubića Zrinskog 35, OIB: 53661017305.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  <w:r>
        <w:t>II Zakazuje se ročište radi izjašnjenja o prijedlogu za dan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  <w:jc w:val="center"/>
      </w:pPr>
      <w:r>
        <w:t>29.  travnja 2016. godine u 9,15</w:t>
      </w:r>
      <w:r>
        <w:t xml:space="preserve"> sati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  <w:spacing w:after="0"/>
      </w:pPr>
    </w:p>
    <w:p w:rsidRDefault="00FA1E7E" w:rsidP="00FA1E7E" w:rsidR="00FA1E7E">
      <w:pPr>
        <w:pStyle w:val="Bezproreda"/>
        <w:numPr>
          <w:ilvl w:val="0"/>
          <w:numId w:val="47"/>
        </w:numPr>
        <w:spacing w:after="0"/>
      </w:pPr>
      <w:r>
        <w:t>predlagatelja FINu Bjelovar,</w:t>
      </w:r>
    </w:p>
    <w:p w:rsidRDefault="00FA1E7E" w:rsidP="00FA1E7E" w:rsidR="00FA1E7E">
      <w:pPr>
        <w:pStyle w:val="Bezproreda"/>
        <w:numPr>
          <w:ilvl w:val="0"/>
          <w:numId w:val="47"/>
        </w:numPr>
        <w:spacing w:after="0"/>
      </w:pPr>
      <w:proofErr w:type="spellStart"/>
      <w:r>
        <w:t>z.z</w:t>
      </w:r>
      <w:proofErr w:type="spellEnd"/>
      <w:r>
        <w:t xml:space="preserve">. Slađan Palić iz </w:t>
      </w:r>
      <w:proofErr w:type="spellStart"/>
      <w:r>
        <w:t>Voćina</w:t>
      </w:r>
      <w:proofErr w:type="spellEnd"/>
      <w:r>
        <w:t xml:space="preserve">. 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  <w:jc w:val="center"/>
      </w:pPr>
      <w:r>
        <w:t>Obrazloženje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rPr>
          <w:sz w:val="20"/>
          <w:szCs w:val="20"/>
          <w:lang w:eastAsia="hr-HR"/>
        </w:rPr>
      </w:pPr>
      <w:r>
        <w:t>Predlagatelj FINA Bjelovar je   dana  5.  travnja  2016. godine  podnijela  prijedlog za otvaranje stečajnog postupka nad  dužnikom  TOMI GRUPA d.o.o. za građevinarstvo, trgovinu i usluge VOĆIN, Nikole Šubića Zrinskog 35, OIB: 53661017305.</w:t>
      </w:r>
    </w:p>
    <w:p w:rsidRDefault="00FA1E7E" w:rsidP="00FA1E7E" w:rsidR="00FA1E7E">
      <w:pPr>
        <w:pStyle w:val="Bezproreda"/>
        <w:rPr>
          <w:sz w:val="22"/>
          <w:szCs w:val="22"/>
          <w:lang w:eastAsia="en-US"/>
        </w:rPr>
      </w:pPr>
    </w:p>
    <w:p w:rsidRDefault="00FA1E7E" w:rsidP="00FA1E7E" w:rsidR="00FA1E7E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TOMI GRUPA d.o.o. za građevinarstvo, trgovinu i usluge VOĆIN, Nikole Šubića Zrinskog 35, OIB: 53661017305, u skladu s  odredbom članka 115. Stečajnog zakona. 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  <w:r>
        <w:t>Temeljem iznijetog riješeno je kao u izreci.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  <w:r>
        <w:t xml:space="preserve">Bjelovar,   7. travnja  2016.   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S U D A C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</w:p>
    <w:p w:rsidRDefault="00FA1E7E" w:rsidP="00FA1E7E" w:rsidR="00FA1E7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A1E7E" w:rsidP="00FA1E7E" w:rsidR="00FA1E7E">
      <w:pPr>
        <w:pStyle w:val="Bezproreda"/>
      </w:pPr>
      <w:r>
        <w:t>Dna: predlagatelju</w:t>
      </w:r>
    </w:p>
    <w:p w:rsidRDefault="00FA1E7E" w:rsidP="00FA1E7E" w:rsidR="00FA1E7E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FA1E7E" w:rsidP="00FA1E7E" w:rsidR="00FA1E7E">
      <w:pPr>
        <w:pStyle w:val="Bezproreda"/>
      </w:pPr>
      <w:r>
        <w:t xml:space="preserve">  </w:t>
      </w:r>
      <w:r>
        <w:t xml:space="preserve">      ROČ. 29. 04. 2016. u  9,15</w:t>
      </w:r>
    </w:p>
    <w:p w:rsidRDefault="00FA1E7E" w:rsidP="00FA1E7E" w:rsidR="00FA1E7E">
      <w:pPr>
        <w:pStyle w:val="Bezproreda"/>
      </w:pPr>
      <w:r>
        <w:t>Bjelovar, 7. 04.  2016.</w:t>
      </w:r>
    </w:p>
    <w:bookmarkEnd w:id="0"/>
    <w:p w:rsidRDefault="00FA1E7E" w:rsidP="00FA1E7E" w:rsidR="00FA1E7E"/>
    <w:p w:rsidRDefault="00FA1E7E" w:rsidP="00FA1E7E" w:rsidR="00FA1E7E">
      <w:pPr>
        <w:pStyle w:val="Bezproreda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E7E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79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St-277/2016-2</izvorni_sadrzaj>
    <derivirana_varijabla naziv="DomainObject.Oznaka_1">St-277/2016-2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 GRUPA d.o.o. za građevinarstvo, trgovinu i usluge, Voćin</izvorni_sadrzaj>
    <derivirana_varijabla naziv="DomainObject.Predmet.ProtustrankaFormated_1">  TOMI GRUPA d.o.o. za građevinarstvo, trgovinu i usluge, Voćin</derivirana_varijabla>
  </DomainObject.Predmet.ProtustrankaFormated>
  <DomainObject.Predmet.ProtustrankaFormatedOIB>
    <izvorni_sadrzaj>  TOMI GRUPA d.o.o. za građevinarstvo, trgovinu i usluge, Voćin, OIB 53661017305</izvorni_sadrzaj>
    <derivirana_varijabla naziv="DomainObject.Predmet.ProtustrankaFormatedOIB_1">  TOMI GRUPA d.o.o. za građevinarstvo, trgovinu i usluge, Voćin, OIB 53661017305</derivirana_varijabla>
  </DomainObject.Predmet.ProtustrankaFormatedOIB>
  <DomainObject.Predmet.ProtustrankaFormatedWithAdress>
    <izvorni_sadrzaj> TOMI GRUPA d.o.o. za građevinarstvo, trgovinu i usluge, Voćin, Nikole Šubića Zrinskog 35, 33522 Voćin</izvorni_sadrzaj>
    <derivirana_varijabla naziv="DomainObject.Predmet.ProtustrankaFormatedWithAdress_1"> TOMI GRUPA d.o.o. za građevinarstvo, trgovinu i usluge, Voćin, Nikole Šubića Zrinskog 35, 33522 Voćin</derivirana_varijabla>
  </DomainObject.Predmet.ProtustrankaFormatedWithAdress>
  <DomainObject.Predmet.ProtustrankaFormatedWithAdressOIB>
    <izvorni_sadrzaj> TOMI GRUPA d.o.o. za građevinarstvo, trgovinu i usluge, Voćin, OIB 53661017305, Nikole Šubića Zrinskog 35, 33522 Voćin</izvorni_sadrzaj>
    <derivirana_varijabla naziv="DomainObject.Predmet.ProtustrankaFormatedWithAdressOIB_1"> TOMI GRUPA d.o.o. za građevinarstvo, trgovinu i usluge, Voćin, OIB 53661017305, Nikole Šubića Zrinskog 35, 33522 Voćin</derivirana_varijabla>
  </DomainObject.Predmet.ProtustrankaFormatedWithAdressOIB>
  <DomainObject.Predmet.ProtustrankaWithAdress>
    <izvorni_sadrzaj>TOMI GRUPA d.o.o. za građevinarstvo, trgovinu i usluge, Voćin Nikole Šubića Zrinskog 35, 33522 Voćin</izvorni_sadrzaj>
    <derivirana_varijabla naziv="DomainObject.Predmet.ProtustrankaWithAdress_1">TOMI GRUPA d.o.o. za građevinarstvo, trgovinu i usluge, Voćin Nikole Šubića Zrinskog 35, 33522 Voćin</derivirana_varijabla>
  </DomainObject.Predmet.ProtustrankaWithAdress>
  <DomainObject.Predmet.ProtustrankaWithAdressOIB>
    <izvorni_sadrzaj>TOMI GRUPA d.o.o. za građevinarstvo, trgovinu i usluge, Voćin, OIB 53661017305, Nikole Šubića Zrinskog 35, 33522 Voćin</izvorni_sadrzaj>
    <derivirana_varijabla naziv="DomainObject.Predmet.ProtustrankaWithAdressOIB_1">TOMI GRUPA d.o.o. za građevinarstvo, trgovinu i usluge, Voćin, OIB 53661017305, Nikole Šubića Zrinskog 35, 33522 Voćin</derivirana_varijabla>
  </DomainObject.Predmet.ProtustrankaWithAdressOIB>
  <DomainObject.Predmet.ProtustrankaNazivFormated>
    <izvorni_sadrzaj>TOMI GRUPA d.o.o. za građevinarstvo, trgovinu i usluge, Voćin</izvorni_sadrzaj>
    <derivirana_varijabla naziv="DomainObject.Predmet.ProtustrankaNazivFormated_1">TOMI GRUPA d.o.o. za građevinarstvo, trgovinu i usluge, Voćin</derivirana_varijabla>
  </DomainObject.Predmet.ProtustrankaNazivFormated>
  <DomainObject.Predmet.ProtustrankaNazivFormatedOIB>
    <izvorni_sadrzaj>TOMI GRUPA d.o.o. za građevinarstvo, trgovinu i usluge, Voćin, OIB 53661017305</izvorni_sadrzaj>
    <derivirana_varijabla naziv="DomainObject.Predmet.ProtustrankaNazivFormatedOIB_1">TOMI GRUPA d.o.o. za građevinarstvo, trgovinu i usluge, Voćin, OIB 53661017305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TOMI GRUPA d.o.o. za građevinarstvo, trgovinu i usluge, Voćin</item>
    </izvorni_sadrzaj>
    <derivirana_varijabla naziv="DomainObject.Predmet.ProtuStrankaListFormated_1">
      <item>TOMI GRUPA d.o.o. za građevinarstvo, trgovinu i usluge, Voćin</item>
    </derivirana_varijabla>
  </DomainObject.Predmet.ProtuStrankaListFormated>
  <DomainObject.Predmet.ProtuStrankaListFormatedOIB>
    <izvorni_sadrzaj>
      <item>TOMI GRUPA d.o.o. za građevinarstvo, trgovinu i usluge, Voćin, OIB 53661017305</item>
    </izvorni_sadrzaj>
    <derivirana_varijabla naziv="DomainObject.Predmet.ProtuStrankaListFormatedOIB_1">
      <item>TOMI GRUPA d.o.o. za građevinarstvo, trgovinu i usluge, Voćin, OIB 53661017305</item>
    </derivirana_varijabla>
  </DomainObject.Predmet.ProtuStrankaListFormatedOIB>
  <DomainObject.Predmet.ProtuStrankaListFormatedWithAdress>
    <izvorni_sadrzaj>
      <item>TOMI GRUPA d.o.o. za građevinarstvo, trgovinu i usluge, Voćin, Nikole Šubića Zrinskog 35, 33522 Voćin</item>
    </izvorni_sadrzaj>
    <derivirana_varijabla naziv="DomainObject.Predmet.ProtuStrankaListFormatedWithAdress_1">
      <item>TOMI GRUPA d.o.o. za građevinarstvo, trgovinu i usluge, Voćin, Nikole Šubića Zrinskog 35, 33522 Voćin</item>
    </derivirana_varijabla>
  </DomainObject.Predmet.ProtuStrankaListFormatedWithAdress>
  <DomainObject.Predmet.ProtuStrankaListFormatedWithAdressOIB>
    <izvorni_sadrzaj>
      <item>TOMI GRUPA d.o.o. za građevinarstvo, trgovinu i usluge, Voćin, OIB 53661017305, Nikole Šubića Zrinskog 35, 33522 Voćin</item>
    </izvorni_sadrzaj>
    <derivirana_varijabla naziv="DomainObject.Predmet.ProtuStrankaListFormatedWithAdressOIB_1">
      <item>TOMI GRUPA d.o.o. za građevinarstvo, trgovinu i usluge, Voćin, OIB 53661017305, Nikole Šubića Zrinskog 35, 33522 Voćin</item>
    </derivirana_varijabla>
  </DomainObject.Predmet.ProtuStrankaListFormatedWithAdressOIB>
  <DomainObject.Predmet.ProtuStrankaListNazivFormated>
    <izvorni_sadrzaj>
      <item>TOMI GRUPA d.o.o. za građevinarstvo, trgovinu i usluge, Voćin</item>
    </izvorni_sadrzaj>
    <derivirana_varijabla naziv="DomainObject.Predmet.ProtuStrankaListNazivFormated_1">
      <item>TOMI GRUPA d.o.o. za građevinarstvo, trgovinu i usluge, Voćin</item>
    </derivirana_varijabla>
  </DomainObject.Predmet.ProtuStrankaListNazivFormated>
  <DomainObject.Predmet.ProtuStrankaListNazivFormatedOIB>
    <izvorni_sadrzaj>
      <item>TOMI GRUPA d.o.o. za građevinarstvo, trgovinu i usluge, Voćin, OIB 53661017305</item>
    </izvorni_sadrzaj>
    <derivirana_varijabla naziv="DomainObject.Predmet.ProtuStrankaListNazivFormatedOIB_1">
      <item>TOMI GRUPA d.o.o. za građevinarstvo, trgovinu i usluge, Voćin, OIB 53661017305</item>
    </derivirana_varijabla>
  </DomainObject.Predmet.ProtuStrankaListNazivFormatedOIB>
  <DomainObject.Predmet.OstaliListFormated>
    <izvorni_sadrzaj>
      <item>Slađan Palić</item>
    </izvorni_sadrzaj>
    <derivirana_varijabla naziv="DomainObject.Predmet.OstaliListFormated_1">
      <item>Slađan Palić</item>
    </derivirana_varijabla>
  </DomainObject.Predmet.OstaliListFormated>
  <DomainObject.Predmet.OstaliListFormatedOIB>
    <izvorni_sadrzaj>
      <item>Slađan Palić, OIB 55684038319</item>
    </izvorni_sadrzaj>
    <derivirana_varijabla naziv="DomainObject.Predmet.OstaliListFormatedOIB_1">
      <item>Slađan Palić, OIB 55684038319</item>
    </derivirana_varijabla>
  </DomainObject.Predmet.OstaliListFormatedOIB>
  <DomainObject.Predmet.OstaliListFormatedWithAdress>
    <izvorni_sadrzaj>
      <item>Slađan Palić, N.Š. Zrinskog 35., 33522 Voćin</item>
    </izvorni_sadrzaj>
    <derivirana_varijabla naziv="DomainObject.Predmet.OstaliListFormatedWithAdress_1">
      <item>Slađan Palić, N.Š. Zrinskog 35., 33522 Voćin</item>
    </derivirana_varijabla>
  </DomainObject.Predmet.OstaliListFormatedWithAdress>
  <DomainObject.Predmet.OstaliListFormatedWithAdressOIB>
    <izvorni_sadrzaj>
      <item>Slađan Palić, OIB 55684038319, N.Š. Zrinskog 35., 33522 Voćin</item>
    </izvorni_sadrzaj>
    <derivirana_varijabla naziv="DomainObject.Predmet.OstaliListFormatedWithAdressOIB_1">
      <item>Slađan Palić, OIB 55684038319, N.Š. Zrinskog 35., 33522 Voćin</item>
    </derivirana_varijabla>
  </DomainObject.Predmet.OstaliListFormatedWithAdressOIB>
  <DomainObject.Predmet.OstaliListNazivFormated>
    <izvorni_sadrzaj>
      <item>Slađan Palić</item>
    </izvorni_sadrzaj>
    <derivirana_varijabla naziv="DomainObject.Predmet.OstaliListNazivFormated_1">
      <item>Slađan Palić</item>
    </derivirana_varijabla>
  </DomainObject.Predmet.OstaliListNazivFormated>
  <DomainObject.Predmet.OstaliListNazivFormatedOIB>
    <izvorni_sadrzaj>
      <item>Slađan Palić, OIB 55684038319</item>
    </izvorni_sadrzaj>
    <derivirana_varijabla naziv="DomainObject.Predmet.OstaliListNazivFormatedOIB_1">
      <item>Slađan Palić, OIB 55684038319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St-277/2016-2</izvorni_sadrzaj>
    <derivirana_varijabla naziv="DomainObject.PoslovniBrojDokumenta_1">St-277/2016-2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TOMI GRUPA d.o.o. za građevinarstvo, trgovinu i usluge, Voćin</izvorni_sadrzaj>
    <derivirana_varijabla naziv="DomainObject.Predmet.ProtustrankaIDrugi_1">TOMI GRUPA d.o.o. za građevinarstvo, trgovinu i usluge, Voćin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TOMI GRUPA d.o.o. za građevinarstvo, trgovinu i usluge, Voćin, OIB 53661017305, Nikole Šubića Zrinskog 35, 33522 Voćin</izvorni_sadrzaj>
    <derivirana_varijabla naziv="DomainObject.Predmet.ProtustrankaIDrugiAdressOIB_1">TOMI GRUPA d.o.o. za građevinarstvo, trgovinu i usluge, Voćin, OIB 53661017305, Nikole Šubića Zrinskog 35,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TOMI GRUPA d.o.o. za građevinarstvo, trgovinu i usluge, Voćin</item>
      <item>Slađan Palić</item>
    </izvorni_sadrzaj>
    <derivirana_varijabla naziv="DomainObject.Predmet.SudioniciListNaziv_1">
      <item>FINA, RC ZAGREB, Podružnica Bjelovar</item>
      <item>TOMI GRUPA d.o.o. za građevinarstvo, trgovinu i usluge, Voćin</item>
      <item>Slađan Palić</item>
    </derivirana_varijabla>
  </DomainObject.Predmet.SudioniciListNaziv>
  <DomainObject.Predmet.SudioniciListAdressOIB>
    <izvorni_sadrzaj>
      <item>FINA, RC ZAGREB, Podružnica Bjelovar, OIB 85821130368, F. Supila 4,43000 Bjelovar</item>
      <item>TOMI GRUPA d.o.o. za građevinarstvo, trgovinu i usluge, Voćin, OIB 53661017305, Nikole Šubića Zrinskog 35,33522 Voćin</item>
      <item>Slađan Palić, OIB 55684038319, N.Š. Zrinskog 35.,33522 Voćin</item>
    </izvorni_sadrzaj>
    <derivirana_varijabla naziv="DomainObject.Predmet.SudioniciListAdressOIB_1">
      <item>FINA, RC ZAGREB, Podružnica Bjelovar, OIB 85821130368, F. Supila 4,43000 Bjelovar</item>
      <item>TOMI GRUPA d.o.o. za građevinarstvo, trgovinu i usluge, Voćin, OIB 53661017305, Nikole Šubića Zrinskog 35,33522 Voćin</item>
      <item>Slađan Palić, OIB 55684038319, N.Š. Zrinskog 35.,33522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6E0A7-2957-450A-BD96-823D900C4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1891</properties:Characters>
  <properties:Lines>80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2016-04-07T08:20:00Z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