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28a3" w14:paraId="b0928a3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74633A">
        <w:t>771</w:t>
      </w:r>
      <w:r w:rsidRPr="00071F11">
        <w:t>/</w:t>
      </w:r>
      <w:r w:rsidR="007F4AAC" w:rsidRPr="00071F11">
        <w:t>16-</w:t>
      </w:r>
      <w:r w:rsidR="0074633A">
        <w:t>14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4633A">
        <w:t>LENKIĆ j.d.o.o., Zadar, Vukovarska 4/a, OIB: 37996414574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4E17BB">
        <w:t>2</w:t>
      </w:r>
      <w:r w:rsidR="00CB4D11">
        <w:t>8</w:t>
      </w:r>
      <w:r w:rsidR="0074633A">
        <w:t xml:space="preserve">. rujna </w:t>
      </w:r>
      <w:r w:rsidR="00721506" w:rsidRPr="00071F11">
        <w:t>2016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4633A">
        <w:t xml:space="preserve">Mate </w:t>
      </w:r>
      <w:proofErr w:type="spellStart"/>
      <w:r w:rsidR="0074633A">
        <w:t>Lenkića</w:t>
      </w:r>
      <w:proofErr w:type="spellEnd"/>
      <w:r w:rsidR="0074633A">
        <w:t xml:space="preserve"> iz Zadra, Ploče 197, OIB: 24295745021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74633A">
        <w:t>26. listopada</w:t>
      </w:r>
      <w:r w:rsidR="007F4AAC" w:rsidRPr="00071F11">
        <w:t xml:space="preserve"> 2016. u </w:t>
      </w:r>
      <w:r w:rsidR="0074633A">
        <w:t>10,05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74633A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CB4D11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74633A">
        <w:t>LENKIĆ j.d.o.o., Zadar</w:t>
      </w:r>
      <w:r w:rsidR="0074633A" w:rsidRPr="00071F11">
        <w:t xml:space="preserve"> </w:t>
      </w:r>
      <w:r w:rsidRPr="00071F11">
        <w:t xml:space="preserve">čiji je zastupnik po zakonu </w:t>
      </w:r>
      <w:r w:rsidR="00CB4D11">
        <w:t xml:space="preserve">Mate </w:t>
      </w:r>
      <w:proofErr w:type="spellStart"/>
      <w:r w:rsidR="00CB4D11">
        <w:t>Lenkić</w:t>
      </w:r>
      <w:proofErr w:type="spellEnd"/>
      <w:r w:rsidR="0074633A">
        <w:t xml:space="preserve"> iz Zadra, Ploče 197, OIB: 24295745021</w:t>
      </w:r>
      <w:r w:rsidR="0074633A" w:rsidRPr="00071F11">
        <w:t xml:space="preserve"> </w:t>
      </w:r>
      <w:r w:rsidR="0074633A">
        <w:t xml:space="preserve">. </w:t>
      </w:r>
      <w:r w:rsidR="00721506" w:rsidRPr="00071F11">
        <w:t xml:space="preserve">Na ročište za utvrđivanje uvjeta za pokretanje postupka određeno za dan </w:t>
      </w:r>
      <w:r w:rsidR="0074633A">
        <w:t>16. lipnja</w:t>
      </w:r>
      <w:r w:rsidR="00721506" w:rsidRPr="00071F11">
        <w:t xml:space="preserve"> 2016., </w:t>
      </w:r>
      <w:r w:rsidR="0074633A">
        <w:t xml:space="preserve">Mate </w:t>
      </w:r>
      <w:proofErr w:type="spellStart"/>
      <w:r w:rsidR="0074633A">
        <w:t>Lenkić</w:t>
      </w:r>
      <w:proofErr w:type="spellEnd"/>
      <w:r w:rsidR="00721506" w:rsidRPr="00071F11">
        <w:t>, premda uredno pozvan preko e-oglasne ploče suda, budući je odbijao primiti poziv na adresi na kojoj prebiva, nije pristupio.</w:t>
      </w:r>
    </w:p>
    <w:p w:rsidRDefault="00721506" w:rsidP="00CB4D11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CB4D11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74633A">
        <w:t>20. rujna</w:t>
      </w:r>
      <w:r w:rsidRPr="00071F11">
        <w:t xml:space="preserve"> 2016. na koje </w:t>
      </w:r>
      <w:r w:rsidR="0074633A">
        <w:t xml:space="preserve">Mate </w:t>
      </w:r>
      <w:proofErr w:type="spellStart"/>
      <w:r w:rsidR="0074633A">
        <w:t>Lenkić</w:t>
      </w:r>
      <w:proofErr w:type="spellEnd"/>
      <w:r w:rsidRPr="00071F11">
        <w:t xml:space="preserve"> nije pristupio premda je zaključkom upozoren da će se u slučaju neodazivanja odrediti njegovo prisilno dovođenje.</w:t>
      </w:r>
    </w:p>
    <w:p w:rsidRDefault="00721506" w:rsidP="00CB4D11" w:rsidR="00721506" w:rsidRPr="00071F11">
      <w:pPr>
        <w:jc w:val="both"/>
      </w:pPr>
      <w:r w:rsidRPr="00071F11">
        <w:tab/>
        <w:t xml:space="preserve">Slijedom navedenog kako je evidentno da </w:t>
      </w:r>
      <w:r w:rsidR="0074633A">
        <w:t xml:space="preserve">Mate </w:t>
      </w:r>
      <w:proofErr w:type="spellStart"/>
      <w:r w:rsidR="0074633A">
        <w:t>Lenkić</w:t>
      </w:r>
      <w:proofErr w:type="spellEnd"/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74633A">
        <w:t>Zadarskoj</w:t>
      </w:r>
      <w:r w:rsidR="00071F11" w:rsidRPr="00071F11">
        <w:t>.</w:t>
      </w:r>
    </w:p>
    <w:p w:rsidRDefault="0030416A" w:rsidP="00CB4D11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4E17BB">
        <w:t>2</w:t>
      </w:r>
      <w:r w:rsidR="00CB4D11">
        <w:t>8</w:t>
      </w:r>
      <w:r w:rsidR="0074633A">
        <w:t>. rujna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30416A" w:rsidRPr="00071F11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74633A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 xml:space="preserve">- </w:t>
      </w:r>
      <w:proofErr w:type="spellStart"/>
      <w:r w:rsidR="00071F11">
        <w:t>mailom</w:t>
      </w:r>
      <w:proofErr w:type="spellEnd"/>
    </w:p>
    <w:p w:rsidRDefault="0074633A" w:rsidP="00C969E8" w:rsidR="0074633A">
      <w:pPr>
        <w:numPr>
          <w:ilvl w:val="0"/>
          <w:numId w:val="2"/>
        </w:numPr>
      </w:pPr>
      <w:r>
        <w:t xml:space="preserve">Mati </w:t>
      </w:r>
      <w:proofErr w:type="spellStart"/>
      <w:r>
        <w:t>Lenkiću</w:t>
      </w:r>
      <w:proofErr w:type="spellEnd"/>
      <w:r>
        <w:t xml:space="preserve"> iz Zadra, Ploče 197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283F22"/>
    <w:rsid w:val="0030416A"/>
    <w:rsid w:val="00350F46"/>
    <w:rsid w:val="0038689D"/>
    <w:rsid w:val="003F07A3"/>
    <w:rsid w:val="004B162F"/>
    <w:rsid w:val="004B2ADD"/>
    <w:rsid w:val="004B64C6"/>
    <w:rsid w:val="004E17BB"/>
    <w:rsid w:val="00592999"/>
    <w:rsid w:val="005D4160"/>
    <w:rsid w:val="00721506"/>
    <w:rsid w:val="0074633A"/>
    <w:rsid w:val="007F4AAC"/>
    <w:rsid w:val="008D350E"/>
    <w:rsid w:val="00974B89"/>
    <w:rsid w:val="00A241EB"/>
    <w:rsid w:val="00A754BE"/>
    <w:rsid w:val="00B63387"/>
    <w:rsid w:val="00BC263E"/>
    <w:rsid w:val="00BE6429"/>
    <w:rsid w:val="00C41E6F"/>
    <w:rsid w:val="00C969E8"/>
    <w:rsid w:val="00CA1393"/>
    <w:rsid w:val="00CB4D11"/>
    <w:rsid w:val="00D34CF7"/>
    <w:rsid w:val="00D41A49"/>
    <w:rsid w:val="00D638E4"/>
    <w:rsid w:val="00DF78F8"/>
    <w:rsid w:val="00E5260C"/>
    <w:rsid w:val="00E8758E"/>
    <w:rsid w:val="00F00501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3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3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1859</properties:Characters>
  <properties:Lines>66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2016-09-23T09:58:00Z</dcterms:created>
  <dc:creator>Administrator</dc:creator>
  <cp:lastModifiedBy>Martina Kalmeta</cp:lastModifiedBy>
  <cp:lastPrinted>2012-10-04T09:11:00Z</cp:lastPrinted>
  <dcterms:modified xmlns:xsi="http://www.w3.org/2001/XMLSchema-instance" xsi:type="dcterms:W3CDTF">2016-09-30T06:11:00Z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