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42ad" w14:paraId="6ed42ad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692037">
        <w:t>2209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692037">
        <w:t xml:space="preserve"> </w:t>
      </w:r>
      <w:proofErr w:type="spellStart"/>
      <w:r w:rsidR="00692037">
        <w:t>TRANSKOP</w:t>
      </w:r>
      <w:proofErr w:type="spellEnd"/>
      <w:r w:rsidR="00692037">
        <w:t xml:space="preserve"> d.o.o. </w:t>
      </w:r>
      <w:proofErr w:type="spellStart"/>
      <w:r w:rsidR="00692037">
        <w:t>Tovarnik</w:t>
      </w:r>
      <w:proofErr w:type="spellEnd"/>
      <w:r w:rsidR="00692037">
        <w:t xml:space="preserve">, Bana J. Jelačića </w:t>
      </w:r>
      <w:proofErr w:type="spellStart"/>
      <w:r w:rsidR="00692037">
        <w:t>50</w:t>
      </w:r>
      <w:proofErr w:type="spellEnd"/>
      <w:r w:rsidR="00692037">
        <w:t xml:space="preserve">/A, </w:t>
      </w:r>
      <w:proofErr w:type="spellStart"/>
      <w:r w:rsidR="00692037">
        <w:t>OIB</w:t>
      </w:r>
      <w:proofErr w:type="spellEnd"/>
      <w:r w:rsidR="00692037">
        <w:t xml:space="preserve">: </w:t>
      </w:r>
      <w:proofErr w:type="spellStart"/>
      <w:r w:rsidR="00692037">
        <w:t>89348991889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0D4B4B">
        <w:t>16</w:t>
      </w:r>
      <w:proofErr w:type="spellEnd"/>
      <w:r w:rsidR="00C82343">
        <w:t xml:space="preserve">. </w:t>
      </w:r>
      <w:r w:rsidR="000D4B4B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6D01B2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0D4B4B">
        <w:rPr>
          <w:bCs/>
        </w:rPr>
        <w:t xml:space="preserve"> </w:t>
      </w:r>
      <w:proofErr w:type="spellStart"/>
      <w:r w:rsidR="00692037">
        <w:t>TRANSKOP</w:t>
      </w:r>
      <w:proofErr w:type="spellEnd"/>
      <w:r w:rsidR="00692037">
        <w:t xml:space="preserve"> d.o.o. </w:t>
      </w:r>
      <w:proofErr w:type="spellStart"/>
      <w:r w:rsidR="00692037">
        <w:t>Tovarnik</w:t>
      </w:r>
      <w:proofErr w:type="spellEnd"/>
      <w:r w:rsidR="00692037">
        <w:t xml:space="preserve">, Bana J. Jelačića </w:t>
      </w:r>
      <w:proofErr w:type="spellStart"/>
      <w:r w:rsidR="00692037">
        <w:t>50</w:t>
      </w:r>
      <w:proofErr w:type="spellEnd"/>
      <w:r w:rsidR="00692037">
        <w:t xml:space="preserve">/A, </w:t>
      </w:r>
      <w:proofErr w:type="spellStart"/>
      <w:r w:rsidR="00692037">
        <w:t>OIB</w:t>
      </w:r>
      <w:proofErr w:type="spellEnd"/>
      <w:r w:rsidR="00692037">
        <w:t xml:space="preserve">: </w:t>
      </w:r>
      <w:proofErr w:type="spellStart"/>
      <w:r w:rsidR="00692037">
        <w:t>89348991889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692037">
        <w:t xml:space="preserve"> </w:t>
      </w:r>
      <w:r w:rsidR="000A52E9">
        <w:t xml:space="preserve">Nikola Bojanić, Osijek, Bračka </w:t>
      </w:r>
      <w:proofErr w:type="spellStart"/>
      <w:r w:rsidR="000A52E9">
        <w:t>179</w:t>
      </w:r>
      <w:proofErr w:type="spellEnd"/>
      <w:r w:rsidR="000A52E9">
        <w:t xml:space="preserve">, </w:t>
      </w:r>
      <w:proofErr w:type="spellStart"/>
      <w:r w:rsidR="000A52E9">
        <w:t>OIB</w:t>
      </w:r>
      <w:proofErr w:type="spellEnd"/>
      <w:r w:rsidR="000A52E9">
        <w:t xml:space="preserve">: </w:t>
      </w:r>
      <w:proofErr w:type="spellStart"/>
      <w:r w:rsidR="000A52E9">
        <w:t>32886956915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C55BA0">
        <w:rPr>
          <w:bCs/>
        </w:rPr>
        <w:t xml:space="preserve"> </w:t>
      </w:r>
      <w:r w:rsidR="006D01B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0A52E9">
        <w:t>5</w:t>
      </w:r>
      <w:r w:rsidR="00F7152E">
        <w:t xml:space="preserve">. </w:t>
      </w:r>
      <w:r w:rsidR="00795DD6">
        <w:t>rujna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95DD6">
        <w:t>4</w:t>
      </w:r>
      <w:r w:rsidR="00DC51C2">
        <w:t>.</w:t>
      </w:r>
      <w:r w:rsidR="00794266">
        <w:t xml:space="preserve"> </w:t>
      </w:r>
      <w:r w:rsidR="00795DD6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692037">
        <w:t>2209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692037">
        <w:t>2209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D4B4B">
        <w:t>16</w:t>
      </w:r>
      <w:proofErr w:type="spellEnd"/>
      <w:r w:rsidR="00C82343">
        <w:t xml:space="preserve">. </w:t>
      </w:r>
      <w:r w:rsidR="000D4B4B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0B1FAE">
        <w:t xml:space="preserve"> </w:t>
      </w:r>
      <w:r w:rsidR="006D01B2">
        <w:t>ovoga suda</w:t>
      </w:r>
      <w:r w:rsidR="000B1FAE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D4B4B">
        <w:t>16.12</w:t>
      </w:r>
      <w:proofErr w:type="spellEnd"/>
      <w:r w:rsidR="000D4B4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6E72"/>
    <w:rsid w:val="00011A1F"/>
    <w:rsid w:val="00016EEA"/>
    <w:rsid w:val="00017F4A"/>
    <w:rsid w:val="00026525"/>
    <w:rsid w:val="00043FED"/>
    <w:rsid w:val="0006489C"/>
    <w:rsid w:val="00086CC9"/>
    <w:rsid w:val="0008749E"/>
    <w:rsid w:val="000A52E9"/>
    <w:rsid w:val="000B1FAE"/>
    <w:rsid w:val="000C47AE"/>
    <w:rsid w:val="000D4B4B"/>
    <w:rsid w:val="000E4A6A"/>
    <w:rsid w:val="000E6A82"/>
    <w:rsid w:val="000F2684"/>
    <w:rsid w:val="000F7D43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2911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549F6"/>
    <w:rsid w:val="00265AB9"/>
    <w:rsid w:val="00270458"/>
    <w:rsid w:val="00285EB1"/>
    <w:rsid w:val="00286514"/>
    <w:rsid w:val="00291A4E"/>
    <w:rsid w:val="00293A9C"/>
    <w:rsid w:val="002B6B2E"/>
    <w:rsid w:val="002E0208"/>
    <w:rsid w:val="00312176"/>
    <w:rsid w:val="00330AED"/>
    <w:rsid w:val="0033604D"/>
    <w:rsid w:val="003453BC"/>
    <w:rsid w:val="00354F5C"/>
    <w:rsid w:val="00364026"/>
    <w:rsid w:val="003660B7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312BB"/>
    <w:rsid w:val="00441C0A"/>
    <w:rsid w:val="00444EA2"/>
    <w:rsid w:val="0045383A"/>
    <w:rsid w:val="00455E4A"/>
    <w:rsid w:val="00487157"/>
    <w:rsid w:val="00490690"/>
    <w:rsid w:val="00495676"/>
    <w:rsid w:val="0049612F"/>
    <w:rsid w:val="004A2072"/>
    <w:rsid w:val="004A4BA7"/>
    <w:rsid w:val="004A619D"/>
    <w:rsid w:val="004A7468"/>
    <w:rsid w:val="004B69A1"/>
    <w:rsid w:val="004D2B02"/>
    <w:rsid w:val="004D2B52"/>
    <w:rsid w:val="004D48B9"/>
    <w:rsid w:val="004E18A2"/>
    <w:rsid w:val="004E39F5"/>
    <w:rsid w:val="004F1ABF"/>
    <w:rsid w:val="004F3B9A"/>
    <w:rsid w:val="005064EA"/>
    <w:rsid w:val="0050790E"/>
    <w:rsid w:val="00520DFA"/>
    <w:rsid w:val="00534927"/>
    <w:rsid w:val="00534D0B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92037"/>
    <w:rsid w:val="006B0F9C"/>
    <w:rsid w:val="006C3FCC"/>
    <w:rsid w:val="006C61D1"/>
    <w:rsid w:val="006C6A86"/>
    <w:rsid w:val="006D01B2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5DD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49EC"/>
    <w:rsid w:val="00875EEF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958B1"/>
    <w:rsid w:val="009B1D24"/>
    <w:rsid w:val="009C1227"/>
    <w:rsid w:val="009D42F4"/>
    <w:rsid w:val="009E04FF"/>
    <w:rsid w:val="009F538B"/>
    <w:rsid w:val="00A00307"/>
    <w:rsid w:val="00A071BA"/>
    <w:rsid w:val="00A11D11"/>
    <w:rsid w:val="00A12C16"/>
    <w:rsid w:val="00A14B73"/>
    <w:rsid w:val="00A2517C"/>
    <w:rsid w:val="00A35140"/>
    <w:rsid w:val="00A353A4"/>
    <w:rsid w:val="00A415E7"/>
    <w:rsid w:val="00A54C51"/>
    <w:rsid w:val="00A579DC"/>
    <w:rsid w:val="00A61D8E"/>
    <w:rsid w:val="00A75F8E"/>
    <w:rsid w:val="00A832D0"/>
    <w:rsid w:val="00A87664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1761"/>
    <w:rsid w:val="00B032EC"/>
    <w:rsid w:val="00B10858"/>
    <w:rsid w:val="00B14447"/>
    <w:rsid w:val="00B2264E"/>
    <w:rsid w:val="00B247A4"/>
    <w:rsid w:val="00B417BA"/>
    <w:rsid w:val="00B46738"/>
    <w:rsid w:val="00B561DB"/>
    <w:rsid w:val="00B76E5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55BA0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24B3B"/>
    <w:rsid w:val="00D368C8"/>
    <w:rsid w:val="00D36A9D"/>
    <w:rsid w:val="00D4679F"/>
    <w:rsid w:val="00D51D0F"/>
    <w:rsid w:val="00DA08C7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58BC"/>
    <w:rsid w:val="00F36582"/>
    <w:rsid w:val="00F534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5397"/>
    <w:rsid w:val="00FF6FA6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5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8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8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8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8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5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8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8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8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8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2209</izvorni_sadrzaj>
    <derivirana_varijabla naziv="DomainObject.Predmet.Broj_1">2209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St-2209/2016</izvorni_sadrzaj>
    <derivirana_varijabla naziv="DomainObject.Predmet.OznakaBroj_1">St-2209/2016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TRANSKOP d.o.o. za trgovinu i usluge</izvorni_sadrzaj>
    <derivirana_varijabla naziv="DomainObject.Predmet.ProtustrankaFormated_1">  TRANSKOP d.o.o. za trgovinu i usluge</derivirana_varijabla>
  </DomainObject.Predmet.ProtustrankaFormated>
  <DomainObject.Predmet.ProtustrankaFormatedOIB>
    <izvorni_sadrzaj>  TRANSKOP d.o.o. za trgovinu i usluge, OIB 89348991889</izvorni_sadrzaj>
    <derivirana_varijabla naziv="DomainObject.Predmet.ProtustrankaFormatedOIB_1">  TRANSKOP d.o.o. za trgovinu i usluge, OIB 89348991889</derivirana_varijabla>
  </DomainObject.Predmet.ProtustrankaFormatedOIB>
  <DomainObject.Predmet.ProtustrankaFormatedWithAdress>
    <izvorni_sadrzaj> TRANSKOP d.o.o. za trgovinu i usluge, Ulica bana J. Jelačića 50/A, 32249 Tovarnik</izvorni_sadrzaj>
    <derivirana_varijabla naziv="DomainObject.Predmet.ProtustrankaFormatedWithAdress_1"> TRANSKOP d.o.o. za trgovinu i usluge, Ulica bana J. Jelačića 50/A, 32249 Tovarnik</derivirana_varijabla>
  </DomainObject.Predmet.ProtustrankaFormatedWithAdress>
  <DomainObject.Predmet.ProtustrankaFormatedWithAdressOIB>
    <izvorni_sadrzaj> TRANSKOP d.o.o. za trgovinu i usluge, OIB 89348991889, Ulica bana J. Jelačića 50/A, 32249 Tovarnik</izvorni_sadrzaj>
    <derivirana_varijabla naziv="DomainObject.Predmet.ProtustrankaFormatedWithAdressOIB_1"> TRANSKOP d.o.o. za trgovinu i usluge, OIB 89348991889, Ulica bana J. Jelačića 50/A, 32249 Tovarnik</derivirana_varijabla>
  </DomainObject.Predmet.ProtustrankaFormatedWithAdressOIB>
  <DomainObject.Predmet.ProtustrankaWithAdress>
    <izvorni_sadrzaj>TRANSKOP d.o.o. za trgovinu i usluge Ulica bana J. Jelačića 50/A, 32249 Tovarnik</izvorni_sadrzaj>
    <derivirana_varijabla naziv="DomainObject.Predmet.ProtustrankaWithAdress_1">TRANSKOP d.o.o. za trgovinu i usluge Ulica bana J. Jelačića 50/A, 32249 Tovarnik</derivirana_varijabla>
  </DomainObject.Predmet.ProtustrankaWithAdress>
  <DomainObject.Predmet.ProtustrankaWithAdressOIB>
    <izvorni_sadrzaj>TRANSKOP d.o.o. za trgovinu i usluge, OIB 89348991889, Ulica bana J. Jelačića 50/A, 32249 Tovarnik</izvorni_sadrzaj>
    <derivirana_varijabla naziv="DomainObject.Predmet.ProtustrankaWithAdressOIB_1">TRANSKOP d.o.o. za trgovinu i usluge, OIB 89348991889, Ulica bana J. Jelačića 50/A, 32249 Tovarnik</derivirana_varijabla>
  </DomainObject.Predmet.ProtustrankaWithAdressOIB>
  <DomainObject.Predmet.ProtustrankaNazivFormated>
    <izvorni_sadrzaj>TRANSKOP d.o.o. za trgovinu i usluge</izvorni_sadrzaj>
    <derivirana_varijabla naziv="DomainObject.Predmet.ProtustrankaNazivFormated_1">TRANSKOP d.o.o. za trgovinu i usluge</derivirana_varijabla>
  </DomainObject.Predmet.ProtustrankaNazivFormated>
  <DomainObject.Predmet.ProtustrankaNazivFormatedOIB>
    <izvorni_sadrzaj>TRANSKOP d.o.o. za trgovinu i usluge, OIB 89348991889</izvorni_sadrzaj>
    <derivirana_varijabla naziv="DomainObject.Predmet.ProtustrankaNazivFormatedOIB_1">TRANSKOP d.o.o. za trgovinu i usluge, OIB 89348991889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TRANSKOP d.o.o. za trgovinu i usluge</item>
    </izvorni_sadrzaj>
    <derivirana_varijabla naziv="DomainObject.Predmet.ProtuStrankaListFormated_1">
      <item>TRANSKOP d.o.o. za trgovinu i usluge</item>
    </derivirana_varijabla>
  </DomainObject.Predmet.ProtuStrankaListFormated>
  <DomainObject.Predmet.ProtuStrankaListFormatedOIB>
    <izvorni_sadrzaj>
      <item>TRANSKOP d.o.o. za trgovinu i usluge, OIB 89348991889</item>
    </izvorni_sadrzaj>
    <derivirana_varijabla naziv="DomainObject.Predmet.ProtuStrankaListFormatedOIB_1">
      <item>TRANSKOP d.o.o. za trgovinu i usluge, OIB 89348991889</item>
    </derivirana_varijabla>
  </DomainObject.Predmet.ProtuStrankaListFormatedOIB>
  <DomainObject.Predmet.ProtuStrankaListFormatedWithAdress>
    <izvorni_sadrzaj>
      <item>TRANSKOP d.o.o. za trgovinu i usluge, Ulica bana J. Jelačića 50/A, 32249 Tovarnik</item>
    </izvorni_sadrzaj>
    <derivirana_varijabla naziv="DomainObject.Predmet.ProtuStrankaListFormatedWithAdress_1">
      <item>TRANSKOP d.o.o. za trgovinu i usluge, Ulica bana J. Jelačića 50/A, 32249 Tovarnik</item>
    </derivirana_varijabla>
  </DomainObject.Predmet.ProtuStrankaListFormatedWithAdress>
  <DomainObject.Predmet.ProtuStrankaListFormatedWithAdressOIB>
    <izvorni_sadrzaj>
      <item>TRANSKOP d.o.o. za trgovinu i usluge, OIB 89348991889, Ulica bana J. Jelačića 50/A, 32249 Tovarnik</item>
    </izvorni_sadrzaj>
    <derivirana_varijabla naziv="DomainObject.Predmet.ProtuStrankaListFormatedWithAdressOIB_1">
      <item>TRANSKOP d.o.o. za trgovinu i usluge, OIB 89348991889, Ulica bana J. Jelačića 50/A, 32249 Tovarnik</item>
    </derivirana_varijabla>
  </DomainObject.Predmet.ProtuStrankaListFormatedWithAdressOIB>
  <DomainObject.Predmet.ProtuStrankaListNazivFormated>
    <izvorni_sadrzaj>
      <item>TRANSKOP d.o.o. za trgovinu i usluge</item>
    </izvorni_sadrzaj>
    <derivirana_varijabla naziv="DomainObject.Predmet.ProtuStrankaListNazivFormated_1">
      <item>TRANSKOP d.o.o. za trgovinu i usluge</item>
    </derivirana_varijabla>
  </DomainObject.Predmet.ProtuStrankaListNazivFormated>
  <DomainObject.Predmet.ProtuStrankaListNazivFormatedOIB>
    <izvorni_sadrzaj>
      <item>TRANSKOP d.o.o. za trgovinu i usluge, OIB 89348991889</item>
    </izvorni_sadrzaj>
    <derivirana_varijabla naziv="DomainObject.Predmet.ProtuStrankaListNazivFormatedOIB_1">
      <item>TRANSKOP d.o.o. za trgovinu i usluge, OIB 89348991889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TRANSKOP d.o.o. za trgovinu i usluge</izvorni_sadrzaj>
    <derivirana_varijabla naziv="DomainObject.Predmet.ProtustrankaIDrugi_1">TRANSKOP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TRANSKOP d.o.o. za trgovinu i usluge, OIB 89348991889, Ulica bana J. Jelačića 50/A, 32249 Tovarnik</izvorni_sadrzaj>
    <derivirana_varijabla naziv="DomainObject.Predmet.ProtustrankaIDrugiAdressOIB_1">TRANSKOP d.o.o. za trgovinu i usluge, OIB 89348991889, Ulica bana J. Jelačića 50/A, 32249 Tovarnik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TRANSKOP d.o.o. za trgovinu i usluge</item>
    </izvorni_sadrzaj>
    <derivirana_varijabla naziv="DomainObject.Predmet.SudioniciListNaziv_1">
      <item>FINA RC OSIJEK</item>
      <item>TRANSKOP d.o.o. za trgovinu i usluge</item>
    </derivirana_varijabla>
  </DomainObject.Predmet.SudioniciListNaziv>
  <DomainObject.Predmet.SudioniciListAdressOIB>
    <izvorni_sadrzaj>
      <item>FINA RC OSIJEK, OIB 85821130368</item>
      <item>TRANSKOP d.o.o. za trgovinu i usluge, OIB 89348991889, Ulica bana J. Jelačića 50/A,32249 Tovarnik</item>
    </izvorni_sadrzaj>
    <derivirana_varijabla naziv="DomainObject.Predmet.SudioniciListAdressOIB_1">
      <item>FINA RC OSIJEK, OIB 85821130368</item>
      <item>TRANSKOP d.o.o. za trgovinu i usluge, OIB 89348991889, Ulica bana J. Jelačića 50/A,32249 Tovarnik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89348991889</item>
    </izvorni_sadrzaj>
    <derivirana_varijabla naziv="DomainObject.Predmet.SudioniciListNazivOIB_1">
      <item>, OIB 85821130368</item>
      <item>, OIB 89348991889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E18E0E-3439-4CBC-A52C-CA1074DFD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362</properties:Words>
  <properties:Characters>1903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2016-11-16T12:34:00Z</dcterms:created>
  <dc:creator>wsadmin</dc:creator>
  <cp:lastModifiedBy>Sanda Gučić</cp:lastModifiedBy>
  <cp:lastPrinted>2016-11-16T12:34:00Z</cp:lastPrinted>
  <dcterms:modified xmlns:xsi="http://www.w3.org/2001/XMLSchema-instance" xsi:type="dcterms:W3CDTF">2016-11-17T07:33:00Z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