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862f" w14:paraId="23a862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</w:t>
      </w:r>
      <w:r w:rsidR="00BD0A3B">
        <w:t>8</w:t>
      </w:r>
      <w:r w:rsidR="001C3103">
        <w:t>43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1C3103">
        <w:t>STIB-PROMET d.o.o. za trgovinu i prijevoz, Zagreb, IV Poljanice, MBS: 080386234, OIB: 28009760974</w:t>
      </w:r>
      <w:r w:rsidR="00FF1E09">
        <w:t>,</w:t>
      </w:r>
      <w:r>
        <w:t xml:space="preserve"> dana </w:t>
      </w:r>
      <w:r w:rsidR="00D538D6">
        <w:t>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1C3103">
        <w:t>STIB-PROMET d.o.o. za trgovinu i prijevoz, Zagreb, IV Poljanice, MBS: 080386234, OIB: 28009760974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EB23F2" w:rsidR="00EB23F2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EB23F2">
        <w:t>Jelenko Lehki</w:t>
      </w:r>
      <w:r w:rsidR="00EB23F2" w:rsidRPr="00B03FBD">
        <w:t xml:space="preserve">, </w:t>
      </w:r>
      <w:r w:rsidR="00EB23F2">
        <w:t>Zagreb</w:t>
      </w:r>
      <w:r w:rsidR="00EB23F2" w:rsidRPr="00B03FBD">
        <w:t xml:space="preserve">, </w:t>
      </w:r>
      <w:r w:rsidR="00EB23F2">
        <w:t>Pavla Hatza 10</w:t>
      </w:r>
      <w:r w:rsidR="00EB23F2" w:rsidRPr="00B03FBD">
        <w:t>, OIB</w:t>
      </w:r>
      <w:r w:rsidR="00EB23F2">
        <w:t>:</w:t>
      </w:r>
      <w:r w:rsidR="00EB23F2" w:rsidRPr="00B03FBD">
        <w:t xml:space="preserve"> </w:t>
      </w:r>
      <w:r w:rsidR="00EB23F2">
        <w:t>96068307857.</w:t>
      </w:r>
    </w:p>
    <w:p w:rsidRDefault="009A079B" w:rsidP="00EB23F2" w:rsidR="009A079B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1C3103">
        <w:t>STIB-PROMET d.o.o. za trgovinu i prijevoz, Zagreb, IV Poljanice, MBS: 080386234, OIB: 28009760974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 xml:space="preserve">podnijela je dana </w:t>
      </w:r>
      <w:r w:rsidR="00F94EAB">
        <w:t>1</w:t>
      </w:r>
      <w:r w:rsidR="001C3103">
        <w:t>8</w:t>
      </w:r>
      <w:r w:rsidR="002C7244">
        <w:t xml:space="preserve">. </w:t>
      </w:r>
      <w:r w:rsidR="00F94EAB">
        <w:t>ožujk</w:t>
      </w:r>
      <w:r w:rsidR="00AB4DD1">
        <w:t>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1C3103">
        <w:t>STIB-PROMET d.o.o. za trgovinu i prijevoz, Zagreb, IV Poljanice, MBS: 080386234, OIB: 28009760974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C3103">
        <w:t>1843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</w:t>
      </w:r>
      <w:r w:rsidR="00E326FF">
        <w:t xml:space="preserve">525/16-6 od </w:t>
      </w:r>
      <w:r w:rsidRPr="000649FD">
        <w:t xml:space="preserve">5. </w:t>
      </w:r>
      <w:r w:rsidR="00E326FF">
        <w:t>svibnj</w:t>
      </w:r>
      <w:r w:rsidRPr="000649FD">
        <w:t>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D538D6">
        <w:t>20</w:t>
      </w:r>
      <w:r w:rsidR="00AB4DD1">
        <w:t>.</w:t>
      </w:r>
      <w:r>
        <w:t xml:space="preserve"> </w:t>
      </w:r>
      <w:r w:rsidR="00D538D6">
        <w:t>lipnja</w:t>
      </w:r>
      <w:r>
        <w:t xml:space="preserve"> 2016. godine objavio oglas na mrežnoj stranici e-Oglasna ploča sudova pod poslovnim brojem St-</w:t>
      </w:r>
      <w:r w:rsidR="002C7244">
        <w:t>1</w:t>
      </w:r>
      <w:r w:rsidR="00F94EAB">
        <w:t>8</w:t>
      </w:r>
      <w:r w:rsidR="001C3103">
        <w:t>43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D538D6" w:rsidP="009A079B" w:rsidR="009A079B">
      <w:pPr>
        <w:pStyle w:val="Tijeloteksta"/>
        <w:jc w:val="center"/>
      </w:pPr>
      <w:r>
        <w:t>U Osijeku 22</w:t>
      </w:r>
      <w:r w:rsidR="009A079B"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27B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B7998"/>
    <w:rsid w:val="001C3103"/>
    <w:rsid w:val="001F3914"/>
    <w:rsid w:val="002300ED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B40DA"/>
    <w:rsid w:val="006F0BE4"/>
    <w:rsid w:val="00712A35"/>
    <w:rsid w:val="00721265"/>
    <w:rsid w:val="00730373"/>
    <w:rsid w:val="00777FF0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9B593B"/>
    <w:rsid w:val="00A35A69"/>
    <w:rsid w:val="00A5754A"/>
    <w:rsid w:val="00AB4DD1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BD0A3B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538D6"/>
    <w:rsid w:val="00D60AEF"/>
    <w:rsid w:val="00DA15C8"/>
    <w:rsid w:val="00DA3881"/>
    <w:rsid w:val="00DB227B"/>
    <w:rsid w:val="00DE0702"/>
    <w:rsid w:val="00E1168D"/>
    <w:rsid w:val="00E1588B"/>
    <w:rsid w:val="00E159C2"/>
    <w:rsid w:val="00E326FF"/>
    <w:rsid w:val="00E53ABC"/>
    <w:rsid w:val="00E705DA"/>
    <w:rsid w:val="00EB23F2"/>
    <w:rsid w:val="00EF3E77"/>
    <w:rsid w:val="00F26827"/>
    <w:rsid w:val="00F26EE9"/>
    <w:rsid w:val="00F55C82"/>
    <w:rsid w:val="00F67DF1"/>
    <w:rsid w:val="00F856B5"/>
    <w:rsid w:val="00F87ACE"/>
    <w:rsid w:val="00F94EAB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22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22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2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2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22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22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2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2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St-1843/2016</izvorni_sadrzaj>
    <derivirana_varijabla naziv="DomainObject.Predmet.OznakaBroj_1">St-1843/2016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STIB-PROMET d.o.o.</izvorni_sadrzaj>
    <derivirana_varijabla naziv="DomainObject.Predmet.ProtustrankaFormated_1">  STIB-PROMET d.o.o.</derivirana_varijabla>
  </DomainObject.Predmet.ProtustrankaFormated>
  <DomainObject.Predmet.ProtustrankaFormatedOIB>
    <izvorni_sadrzaj>  STIB-PROMET d.o.o., OIB 28009760974</izvorni_sadrzaj>
    <derivirana_varijabla naziv="DomainObject.Predmet.ProtustrankaFormatedOIB_1">  STIB-PROMET d.o.o., OIB 28009760974</derivirana_varijabla>
  </DomainObject.Predmet.ProtustrankaFormatedOIB>
  <DomainObject.Predmet.ProtustrankaFormatedWithAdress>
    <izvorni_sadrzaj> STIB-PROMET d.o.o., IV Poljanice 4, 10000 Zagreb</izvorni_sadrzaj>
    <derivirana_varijabla naziv="DomainObject.Predmet.ProtustrankaFormatedWithAdress_1"> STIB-PROMET d.o.o., IV Poljanice 4, 10000 Zagreb</derivirana_varijabla>
  </DomainObject.Predmet.ProtustrankaFormatedWithAdress>
  <DomainObject.Predmet.ProtustrankaFormatedWithAdressOIB>
    <izvorni_sadrzaj> STIB-PROMET d.o.o., OIB 28009760974, IV Poljanice 4, 10000 Zagreb</izvorni_sadrzaj>
    <derivirana_varijabla naziv="DomainObject.Predmet.ProtustrankaFormatedWithAdressOIB_1"> STIB-PROMET d.o.o., OIB 28009760974, IV Poljanice 4, 10000 Zagreb</derivirana_varijabla>
  </DomainObject.Predmet.ProtustrankaFormatedWithAdressOIB>
  <DomainObject.Predmet.ProtustrankaWithAdress>
    <izvorni_sadrzaj>STIB-PROMET d.o.o. IV Poljanice 4, 10000 Zagreb</izvorni_sadrzaj>
    <derivirana_varijabla naziv="DomainObject.Predmet.ProtustrankaWithAdress_1">STIB-PROMET d.o.o. IV Poljanice 4, 10000 Zagreb</derivirana_varijabla>
  </DomainObject.Predmet.ProtustrankaWithAdress>
  <DomainObject.Predmet.ProtustrankaWithAdressOIB>
    <izvorni_sadrzaj>STIB-PROMET d.o.o., OIB 28009760974, IV Poljanice 4, 10000 Zagreb</izvorni_sadrzaj>
    <derivirana_varijabla naziv="DomainObject.Predmet.ProtustrankaWithAdressOIB_1">STIB-PROMET d.o.o., OIB 28009760974, IV Poljanice 4, 10000 Zagreb</derivirana_varijabla>
  </DomainObject.Predmet.ProtustrankaWithAdressOIB>
  <DomainObject.Predmet.ProtustrankaNazivFormated>
    <izvorni_sadrzaj>STIB-PROMET d.o.o.</izvorni_sadrzaj>
    <derivirana_varijabla naziv="DomainObject.Predmet.ProtustrankaNazivFormated_1">STIB-PROMET d.o.o.</derivirana_varijabla>
  </DomainObject.Predmet.ProtustrankaNazivFormated>
  <DomainObject.Predmet.ProtustrankaNazivFormatedOIB>
    <izvorni_sadrzaj>STIB-PROMET d.o.o., OIB 28009760974</izvorni_sadrzaj>
    <derivirana_varijabla naziv="DomainObject.Predmet.ProtustrankaNazivFormatedOIB_1">STIB-PROMET d.o.o., OIB 28009760974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STIB-PROMET d.o.o.</item>
    </izvorni_sadrzaj>
    <derivirana_varijabla naziv="DomainObject.Predmet.ProtuStrankaListFormated_1">
      <item>STIB-PROMET d.o.o.</item>
    </derivirana_varijabla>
  </DomainObject.Predmet.ProtuStrankaListFormated>
  <DomainObject.Predmet.ProtuStrankaListFormatedOIB>
    <izvorni_sadrzaj>
      <item>STIB-PROMET d.o.o., OIB 28009760974</item>
    </izvorni_sadrzaj>
    <derivirana_varijabla naziv="DomainObject.Predmet.ProtuStrankaListFormatedOIB_1">
      <item>STIB-PROMET d.o.o., OIB 28009760974</item>
    </derivirana_varijabla>
  </DomainObject.Predmet.ProtuStrankaListFormatedOIB>
  <DomainObject.Predmet.ProtuStrankaListFormatedWithAdress>
    <izvorni_sadrzaj>
      <item>STIB-PROMET d.o.o., IV Poljanice 4, 10000 Zagreb</item>
    </izvorni_sadrzaj>
    <derivirana_varijabla naziv="DomainObject.Predmet.ProtuStrankaListFormatedWithAdress_1">
      <item>STIB-PROMET d.o.o., IV Poljanice 4, 10000 Zagreb</item>
    </derivirana_varijabla>
  </DomainObject.Predmet.ProtuStrankaListFormatedWithAdress>
  <DomainObject.Predmet.ProtuStrankaListFormatedWithAdressOIB>
    <izvorni_sadrzaj>
      <item>STIB-PROMET d.o.o., OIB 28009760974, IV Poljanice 4, 10000 Zagreb</item>
    </izvorni_sadrzaj>
    <derivirana_varijabla naziv="DomainObject.Predmet.ProtuStrankaListFormatedWithAdressOIB_1">
      <item>STIB-PROMET d.o.o., OIB 28009760974, IV Poljanice 4, 10000 Zagreb</item>
    </derivirana_varijabla>
  </DomainObject.Predmet.ProtuStrankaListFormatedWithAdressOIB>
  <DomainObject.Predmet.ProtuStrankaListNazivFormated>
    <izvorni_sadrzaj>
      <item>STIB-PROMET d.o.o.</item>
    </izvorni_sadrzaj>
    <derivirana_varijabla naziv="DomainObject.Predmet.ProtuStrankaListNazivFormated_1">
      <item>STIB-PROMET d.o.o.</item>
    </derivirana_varijabla>
  </DomainObject.Predmet.ProtuStrankaListNazivFormated>
  <DomainObject.Predmet.ProtuStrankaListNazivFormatedOIB>
    <izvorni_sadrzaj>
      <item>STIB-PROMET d.o.o., OIB 28009760974</item>
    </izvorni_sadrzaj>
    <derivirana_varijabla naziv="DomainObject.Predmet.ProtuStrankaListNazivFormatedOIB_1">
      <item>STIB-PROMET d.o.o., OIB 28009760974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STIB-PROMET d.o.o.</izvorni_sadrzaj>
    <derivirana_varijabla naziv="DomainObject.Predmet.ProtustrankaIDrugi_1">STIB-PROMET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STIB-PROMET d.o.o., OIB 28009760974, IV Poljanice 4, 10000 Zagreb</izvorni_sadrzaj>
    <derivirana_varijabla naziv="DomainObject.Predmet.ProtustrankaIDrugiAdressOIB_1">STIB-PROMET d.o.o., OIB 28009760974, IV Poljanice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STIB-PROMET d.o.o.</item>
      <item>FINA Regionalni centar Zagreb</item>
    </izvorni_sadrzaj>
    <derivirana_varijabla naziv="DomainObject.Predmet.SudioniciListNaziv_1">
      <item>STIB-PROMET d.o.o.</item>
      <item>FINA Regionalni centar Zagreb</item>
    </derivirana_varijabla>
  </DomainObject.Predmet.SudioniciListNaziv>
  <DomainObject.Predmet.SudioniciListAdressOIB>
    <izvorni_sadrzaj>
      <item>STIB-PROMET d.o.o., OIB 28009760974, IV Poljanice 4,10000 Zagreb</item>
      <item>FINA Regionalni centar Zagreb, OIB 85821130368, Trg svibanjskih žrtava 1995. 1,10000 Zagreb</item>
    </izvorni_sadrzaj>
    <derivirana_varijabla naziv="DomainObject.Predmet.SudioniciListAdressOIB_1">
      <item>STIB-PROMET d.o.o., OIB 28009760974, IV Poljanice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28009760974</item>
      <item>, OIB 85821130368</item>
    </izvorni_sadrzaj>
    <derivirana_varijabla naziv="DomainObject.Predmet.SudioniciListNazivOIB_1">
      <item>, OIB 28009760974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8B91C-B4AE-4151-AFB4-64C842BEB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2562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2016-08-22T07:46:00Z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