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533e" w14:paraId="697533e" w:rsidRDefault="002674B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1663065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74BE" w:rsidP="002674BE" w:rsidR="00AE649C">
      <w:pPr>
        <w:pStyle w:val="NormaleSPIS"/>
        <w:spacing w:after="0"/>
      </w:pPr>
      <w:r>
        <w:t xml:space="preserve">      Republika Hrvatska</w:t>
      </w:r>
    </w:p>
    <w:p w:rsidRDefault="002674BE" w:rsidP="002674BE" w:rsidR="002674BE">
      <w:pPr>
        <w:pStyle w:val="NormaleSPIS"/>
        <w:spacing w:after="0"/>
      </w:pPr>
      <w:r>
        <w:t>Trgovački sud u Bjelovaru</w:t>
      </w:r>
    </w:p>
    <w:p w:rsidRDefault="002674BE" w:rsidP="002674BE" w:rsidR="002674BE">
      <w:pPr>
        <w:pStyle w:val="NormaleSPIS"/>
        <w:ind w:firstLine="0"/>
      </w:pPr>
      <w:r>
        <w:t xml:space="preserve">        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2674BE" w:rsidP="002674BE" w:rsidR="002674BE">
      <w:pPr>
        <w:jc w:val="right"/>
        <w:rPr>
          <w:b/>
        </w:rPr>
      </w:pPr>
      <w:r>
        <w:t>Poslovni broj:7 St-259/2017-8</w:t>
      </w:r>
    </w:p>
    <w:p w:rsidRDefault="002674BE" w:rsidP="002674BE" w:rsidR="002674BE">
      <w:pPr>
        <w:jc w:val="center"/>
      </w:pPr>
      <w:r>
        <w:t>U  I M E  R E P U B L I K E   H R V A T  S K E</w:t>
      </w:r>
    </w:p>
    <w:p w:rsidRDefault="002674BE" w:rsidP="002674BE" w:rsidR="002674BE">
      <w:pPr>
        <w:jc w:val="center"/>
        <w:rPr>
          <w:b/>
        </w:rPr>
      </w:pPr>
      <w:r>
        <w:t xml:space="preserve"> R J E Š E N J E</w:t>
      </w:r>
    </w:p>
    <w:p w:rsidRDefault="002674BE" w:rsidP="002674BE" w:rsidR="002674BE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VAGOVINA-PROIZVODNJA d.o.o. za proizvodnju, trgovinu i usluge iz </w:t>
      </w:r>
      <w:proofErr w:type="spellStart"/>
      <w:r>
        <w:t>Vagovine</w:t>
      </w:r>
      <w:proofErr w:type="spellEnd"/>
      <w:r>
        <w:t xml:space="preserve"> 2, MBS 010063733, OIB 82398920360, 17. studenog 2017. </w:t>
      </w:r>
    </w:p>
    <w:p w:rsidRDefault="002674BE" w:rsidP="002674BE" w:rsidR="002674BE">
      <w:pPr>
        <w:jc w:val="center"/>
        <w:rPr>
          <w:b/>
        </w:rPr>
      </w:pPr>
      <w:r>
        <w:t>r i j e š i o   j e</w:t>
      </w:r>
    </w:p>
    <w:p w:rsidRDefault="002674BE" w:rsidP="002674BE" w:rsidR="002674BE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VAGOVINA-PROIZVODNJA d.o.o. za proizvodnju, trgovinu i usluge iz </w:t>
      </w:r>
      <w:proofErr w:type="spellStart"/>
      <w:r>
        <w:t>Vagovine</w:t>
      </w:r>
      <w:proofErr w:type="spellEnd"/>
      <w:r>
        <w:t xml:space="preserve"> 2, MBS 010063733, OIB 82398920360. </w:t>
      </w:r>
    </w:p>
    <w:p w:rsidRDefault="002674BE" w:rsidP="002674BE" w:rsidR="002674BE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Branko Valentić iz Virovitice, Ferde Rusana 100, OIB 85378232573. </w:t>
      </w:r>
    </w:p>
    <w:p w:rsidRDefault="002674BE" w:rsidP="002674BE" w:rsidR="002674BE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VAGOVINA-PROIZVODNJA d.o.o. za proizvodnju, trgovinu i usluge iz </w:t>
      </w:r>
      <w:proofErr w:type="spellStart"/>
      <w:r>
        <w:t>Vagovine</w:t>
      </w:r>
      <w:proofErr w:type="spellEnd"/>
      <w:r>
        <w:t xml:space="preserve"> 2, MBS 010063733, OIB 82398920360. </w:t>
      </w:r>
    </w:p>
    <w:p w:rsidRDefault="002674BE" w:rsidP="002674BE" w:rsidR="002674BE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17. studenog 2017. godine u</w:t>
      </w:r>
      <w:r>
        <w:rPr>
          <w:b/>
        </w:rPr>
        <w:t xml:space="preserve"> </w:t>
      </w:r>
      <w:r>
        <w:t>09,40 sati, kada je ovo rješenje stavljeno na e-oglasnu ploču ovog suda.</w:t>
      </w:r>
    </w:p>
    <w:p w:rsidRDefault="002674BE" w:rsidP="002674BE" w:rsidR="002674BE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2674BE" w:rsidP="002674BE" w:rsidR="002674BE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2674BE" w:rsidP="002674BE" w:rsidR="002674BE">
      <w:pPr>
        <w:jc w:val="center"/>
      </w:pPr>
      <w:r>
        <w:t>Obrazloženje</w:t>
      </w:r>
    </w:p>
    <w:p w:rsidRDefault="002674BE" w:rsidP="002674BE" w:rsidR="002674BE">
      <w:pPr>
        <w:jc w:val="both"/>
      </w:pPr>
      <w:r>
        <w:tab/>
        <w:t xml:space="preserve">Na prijedlog predlagatelja REPUBLIKA HRVATSKA, Ministarstvo financija, Porezna uprava, Područni ured Sjeverna Hrvatska za otvaranje stečajnog postupka nad dužnikom VAGOVINA-PROIZVODNJA d.o.o. iz </w:t>
      </w:r>
      <w:proofErr w:type="spellStart"/>
      <w:r>
        <w:t>Vagovine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St-259/2017-7 od dana 19.10.2017.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</w:t>
      </w:r>
    </w:p>
    <w:p w:rsidRDefault="002674BE" w:rsidP="002674BE" w:rsidR="002674BE">
      <w:pPr>
        <w:jc w:val="center"/>
      </w:pPr>
      <w:r>
        <w:lastRenderedPageBreak/>
        <w:t>2</w:t>
      </w:r>
    </w:p>
    <w:p w:rsidRDefault="002674BE" w:rsidP="002674BE" w:rsidR="002674BE">
      <w:pPr>
        <w:jc w:val="right"/>
      </w:pPr>
      <w:r>
        <w:t>Poslovni broj:7 St-259/2017-8</w:t>
      </w:r>
    </w:p>
    <w:p w:rsidRDefault="002674BE" w:rsidP="002674BE" w:rsidR="002674BE">
      <w:pPr>
        <w:jc w:val="both"/>
      </w:pPr>
      <w:r>
        <w:t>dana 19.10.2017. godine, pa kako nitko nije u ostavljenom roku, a niti sve do sada uplatio potreban predujam za pokriće troškova stečajnog postupka, to je sud otvorio</w:t>
      </w:r>
      <w:r>
        <w:t xml:space="preserve"> </w:t>
      </w:r>
      <w:r>
        <w:t xml:space="preserve">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2674BE" w:rsidP="002674BE" w:rsidR="002674BE">
      <w:pPr>
        <w:ind w:firstLine="720"/>
        <w:jc w:val="center"/>
      </w:pPr>
      <w:r>
        <w:t xml:space="preserve">U Bjelovaru 17. studenog 2017. </w:t>
      </w:r>
    </w:p>
    <w:p w:rsidRDefault="002674BE" w:rsidP="002674BE" w:rsidR="002674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2674BE" w:rsidP="002674BE" w:rsidR="002674B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2674BE" w:rsidP="002674BE" w:rsidR="002674B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674BE" w:rsidP="002674BE" w:rsidR="002674BE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</w:t>
      </w:r>
      <w:bookmarkStart w:name="_GoBack" w:id="0"/>
      <w:bookmarkEnd w:id="0"/>
      <w:r>
        <w:t xml:space="preserve">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674BE" w:rsidP="002674BE" w:rsidR="002674BE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674BE" w:rsidP="002674BE" w:rsidR="002674BE">
      <w:pPr>
        <w:jc w:val="both"/>
      </w:pPr>
    </w:p>
    <w:p w:rsidRDefault="002674BE" w:rsidP="002674BE" w:rsidR="002674BE">
      <w:pPr>
        <w:ind w:firstLine="720"/>
        <w:jc w:val="both"/>
      </w:pPr>
      <w:r>
        <w:tab/>
      </w:r>
    </w:p>
    <w:p w:rsidRDefault="002674BE" w:rsidP="002674BE" w:rsidR="002674BE">
      <w:pPr>
        <w:jc w:val="both"/>
      </w:pPr>
      <w:r>
        <w:tab/>
      </w:r>
    </w:p>
    <w:p w:rsidRDefault="002674BE" w:rsidP="002674BE" w:rsidR="002674B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4BE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832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St-259/2017-8</izvorni_sadrzaj>
    <derivirana_varijabla naziv="DomainObject.Oznaka_1">St-259/2017-8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VAGOVINA-PROIZVODNJA d.o.o. za proizvodnju, trgovinu i usluge</izvorni_sadrzaj>
    <derivirana_varijabla naziv="DomainObject.Predmet.ProtustrankaFormated_1">  VAGOVINA-PROIZVODNJA d.o.o. za proizvodnju, trgovinu i usluge</derivirana_varijabla>
  </DomainObject.Predmet.ProtustrankaFormated>
  <DomainObject.Predmet.ProtustrankaFormatedOIB>
    <izvorni_sadrzaj>  VAGOVINA-PROIZVODNJA d.o.o. za proizvodnju, trgovinu i usluge, OIB 82398920360</izvorni_sadrzaj>
    <derivirana_varijabla naziv="DomainObject.Predmet.ProtustrankaFormatedOIB_1">  VAGOVINA-PROIZVODNJA d.o.o. za proizvodnju, trgovinu i usluge, OIB 82398920360</derivirana_varijabla>
  </DomainObject.Predmet.ProtustrankaFormatedOIB>
  <DomainObject.Predmet.ProtustrankaFormatedWithAdress>
    <izvorni_sadrzaj> VAGOVINA-PROIZVODNJA d.o.o. za proizvodnju, trgovinu i usluge, Vagovina 2, 43240 Vagovina</izvorni_sadrzaj>
    <derivirana_varijabla naziv="DomainObject.Predmet.ProtustrankaFormatedWithAdress_1"> VAGOVINA-PROIZVODNJA d.o.o. za proizvodnju, trgovinu i usluge, Vagovina 2, 43240 Vagovina</derivirana_varijabla>
  </DomainObject.Predmet.ProtustrankaFormatedWithAdress>
  <DomainObject.Predmet.ProtustrankaFormatedWithAdressOIB>
    <izvorni_sadrzaj> VAGOVINA-PROIZVODNJA d.o.o. za proizvodnju, trgovinu i usluge, OIB 82398920360, Vagovina 2, 43240 Vagovina</izvorni_sadrzaj>
    <derivirana_varijabla naziv="DomainObject.Predmet.ProtustrankaFormatedWithAdressOIB_1"> VAGOVINA-PROIZVODNJA d.o.o. za proizvodnju, trgovinu i usluge, OIB 82398920360, Vagovina 2, 43240 Vagovina</derivirana_varijabla>
  </DomainObject.Predmet.ProtustrankaFormatedWithAdressOIB>
  <DomainObject.Predmet.ProtustrankaWithAdress>
    <izvorni_sadrzaj>VAGOVINA-PROIZVODNJA d.o.o. za proizvodnju, trgovinu i usluge Vagovina 2, 43240 Vagovina</izvorni_sadrzaj>
    <derivirana_varijabla naziv="DomainObject.Predmet.ProtustrankaWithAdress_1">VAGOVINA-PROIZVODNJA d.o.o. za proizvodnju, trgovinu i usluge Vagovina 2, 43240 Vagovina</derivirana_varijabla>
  </DomainObject.Predmet.ProtustrankaWithAdress>
  <DomainObject.Predmet.ProtustrankaWithAdressOIB>
    <izvorni_sadrzaj>VAGOVINA-PROIZVODNJA d.o.o. za proizvodnju, trgovinu i usluge, OIB 82398920360, Vagovina 2, 43240 Vagovina</izvorni_sadrzaj>
    <derivirana_varijabla naziv="DomainObject.Predmet.ProtustrankaWithAdressOIB_1">VAGOVINA-PROIZVODNJA d.o.o. za proizvodnju, trgovinu i usluge, OIB 82398920360, Vagovina 2, 43240 Vagovina</derivirana_varijabla>
  </DomainObject.Predmet.ProtustrankaWithAdressOIB>
  <DomainObject.Predmet.ProtustrankaNazivFormated>
    <izvorni_sadrzaj>VAGOVINA-PROIZVODNJA d.o.o. za proizvodnju, trgovinu i usluge</izvorni_sadrzaj>
    <derivirana_varijabla naziv="DomainObject.Predmet.ProtustrankaNazivFormated_1">VAGOVINA-PROIZVODNJA d.o.o. za proizvodnju, trgovinu i usluge</derivirana_varijabla>
  </DomainObject.Predmet.ProtustrankaNazivFormated>
  <DomainObject.Predmet.ProtustrankaNazivFormatedOIB>
    <izvorni_sadrzaj>VAGOVINA-PROIZVODNJA d.o.o. za proizvodnju, trgovinu i usluge, OIB 82398920360</izvorni_sadrzaj>
    <derivirana_varijabla naziv="DomainObject.Predmet.ProtustrankaNazivFormatedOIB_1">VAGOVINA-PROIZVODNJA d.o.o. za proizvodnju, trgovinu i usluge, OIB 82398920360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VAGOVINA-PROIZVODNJA d.o.o. za proizvodnju, trgovinu i usluge</item>
    </izvorni_sadrzaj>
    <derivirana_varijabla naziv="DomainObject.Predmet.ProtuStrankaListFormated_1">
      <item>VAGOVINA-PROIZVODNJA d.o.o. za proizvodnju, trgovinu i usluge</item>
    </derivirana_varijabla>
  </DomainObject.Predmet.ProtuStrankaListFormated>
  <DomainObject.Predmet.ProtuStrankaListFormatedOIB>
    <izvorni_sadrzaj>
      <item>VAGOVINA-PROIZVODNJA d.o.o. za proizvodnju, trgovinu i usluge, OIB 82398920360</item>
    </izvorni_sadrzaj>
    <derivirana_varijabla naziv="DomainObject.Predmet.ProtuStrankaListFormatedOIB_1">
      <item>VAGOVINA-PROIZVODNJA d.o.o. za proizvodnju, trgovinu i usluge, OIB 82398920360</item>
    </derivirana_varijabla>
  </DomainObject.Predmet.ProtuStrankaListFormatedOIB>
  <DomainObject.Predmet.ProtuStrankaListFormatedWithAdress>
    <izvorni_sadrzaj>
      <item>VAGOVINA-PROIZVODNJA d.o.o. za proizvodnju, trgovinu i usluge, Vagovina 2, 43240 Vagovina</item>
    </izvorni_sadrzaj>
    <derivirana_varijabla naziv="DomainObject.Predmet.ProtuStrankaListFormatedWithAdress_1">
      <item>VAGOVINA-PROIZVODNJA d.o.o. za proizvodnju, trgovinu i usluge, Vagovina 2, 43240 Vagovina</item>
    </derivirana_varijabla>
  </DomainObject.Predmet.ProtuStrankaListFormatedWithAdress>
  <DomainObject.Predmet.ProtuStrankaListFormatedWithAdressOIB>
    <izvorni_sadrzaj>
      <item>VAGOVINA-PROIZVODNJA d.o.o. za proizvodnju, trgovinu i usluge, OIB 82398920360, Vagovina 2, 43240 Vagovina</item>
    </izvorni_sadrzaj>
    <derivirana_varijabla naziv="DomainObject.Predmet.ProtuStrankaListFormatedWithAdressOIB_1">
      <item>VAGOVINA-PROIZVODNJA d.o.o. za proizvodnju, trgovinu i usluge, OIB 82398920360, Vagovina 2, 43240 Vagovina</item>
    </derivirana_varijabla>
  </DomainObject.Predmet.ProtuStrankaListFormatedWithAdressOIB>
  <DomainObject.Predmet.ProtuStrankaListNazivFormated>
    <izvorni_sadrzaj>
      <item>VAGOVINA-PROIZVODNJA d.o.o. za proizvodnju, trgovinu i usluge</item>
    </izvorni_sadrzaj>
    <derivirana_varijabla naziv="DomainObject.Predmet.ProtuStrankaListNazivFormated_1">
      <item>VAGOVINA-PROIZVODNJA d.o.o. za proizvodnju, trgovinu i usluge</item>
    </derivirana_varijabla>
  </DomainObject.Predmet.ProtuStrankaListNazivFormated>
  <DomainObject.Predmet.ProtuStrankaListNazivFormatedOIB>
    <izvorni_sadrzaj>
      <item>VAGOVINA-PROIZVODNJA d.o.o. za proizvodnju, trgovinu i usluge, OIB 82398920360</item>
    </izvorni_sadrzaj>
    <derivirana_varijabla naziv="DomainObject.Predmet.ProtuStrankaListNazivFormatedOIB_1">
      <item>VAGOVINA-PROIZVODNJA d.o.o. za proizvodnju, trgovinu i usluge, OIB 82398920360</item>
    </derivirana_varijabla>
  </DomainObject.Predmet.ProtuStrankaListNazivFormatedOIB>
  <DomainObject.Predmet.OstaliListFormated>
    <izvorni_sadrzaj>
      <item>Ivica Franješ</item>
      <item>Županijsko državno odvjetništvo u Bjelovaru</item>
    </izvorni_sadrzaj>
    <derivirana_varijabla naziv="DomainObject.Predmet.OstaliListFormated_1">
      <item>Ivica Franješ</item>
      <item>Županijsko državno odvjetništvo u Bjelovaru</item>
    </derivirana_varijabla>
  </DomainObject.Predmet.OstaliListFormated>
  <DomainObject.Predmet.OstaliListFormatedOIB>
    <izvorni_sadrzaj>
      <item>Ivica Franješ, OIB 44473934000</item>
      <item>Županijsko državno odvjetništvo u Bjelovaru, OIB 86821435474</item>
    </izvorni_sadrzaj>
    <derivirana_varijabla naziv="DomainObject.Predmet.OstaliListFormatedOIB_1">
      <item>Ivica Franješ, OIB 44473934000</item>
      <item>Županijsko državno odvjetništvo u Bjelovaru, OIB 86821435474</item>
    </derivirana_varijabla>
  </DomainObject.Predmet.OstaliListFormatedOIB>
  <DomainObject.Predmet.OstaliListFormatedWithAdress>
    <izvorni_sadrzaj>
      <item>Ivica Franješ, Milana Novačića 23, 43240 Čazma</item>
      <item>Županijsko državno odvjetništvo u Bjelovaru</item>
    </izvorni_sadrzaj>
    <derivirana_varijabla naziv="DomainObject.Predmet.OstaliListFormatedWithAdress_1">
      <item>Ivica Franješ, Milana Novačića 23, 43240 Čazma</item>
      <item>Županijsko državno odvjetništvo u Bjelovaru</item>
    </derivirana_varijabla>
  </DomainObject.Predmet.OstaliListFormatedWithAdress>
  <DomainObject.Predmet.OstaliListFormatedWithAdressOIB>
    <izvorni_sadrzaj>
      <item>Ivica Franješ, OIB 44473934000, Milana Novačića 23, 43240 Čazma</item>
      <item>Županijsko državno odvjetništvo u Bjelovaru, OIB 86821435474</item>
    </izvorni_sadrzaj>
    <derivirana_varijabla naziv="DomainObject.Predmet.OstaliListFormatedWithAdressOIB_1">
      <item>Ivica Franješ, OIB 44473934000, Milana Novačića 23, 43240 Čazma</item>
      <item>Županijsko državno odvjetništvo u Bjelovaru, OIB 86821435474</item>
    </derivirana_varijabla>
  </DomainObject.Predmet.OstaliListFormatedWithAdressOIB>
  <DomainObject.Predmet.OstaliListNazivFormated>
    <izvorni_sadrzaj>
      <item>Ivica Franješ</item>
      <item>Županijsko državno odvjetništvo u Bjelovaru</item>
    </izvorni_sadrzaj>
    <derivirana_varijabla naziv="DomainObject.Predmet.OstaliListNazivFormated_1">
      <item>Ivica Franješ</item>
      <item>Županijsko državno odvjetništvo u Bjelovaru</item>
    </derivirana_varijabla>
  </DomainObject.Predmet.OstaliListNazivFormated>
  <DomainObject.Predmet.OstaliListNazivFormatedOIB>
    <izvorni_sadrzaj>
      <item>Ivica Franješ, OIB 44473934000</item>
      <item>Županijsko državno odvjetništvo u Bjelovaru, OIB 86821435474</item>
    </izvorni_sadrzaj>
    <derivirana_varijabla naziv="DomainObject.Predmet.OstaliListNazivFormatedOIB_1">
      <item>Ivica Franješ, OIB 44473934000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St-259/2017-8</izvorni_sadrzaj>
    <derivirana_varijabla naziv="DomainObject.PoslovniBrojDokumenta_1">St-259/2017-8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VAGOVINA-PROIZVODNJA d.o.o. za proizvodnju, trgovinu i usluge</izvorni_sadrzaj>
    <derivirana_varijabla naziv="DomainObject.Predmet.ProtustrankaIDrugi_1">VAGOVINA-PROIZVODNJA d.o.o. za proizvodnju, trgovinu i usluge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VAGOVINA-PROIZVODNJA d.o.o. za proizvodnju, trgovinu i usluge, OIB 82398920360, Vagovina 2, 43240 Vagovina</izvorni_sadrzaj>
    <derivirana_varijabla naziv="DomainObject.Predmet.ProtustrankaIDrugiAdressOIB_1">VAGOVINA-PROIZVODNJA d.o.o. za proizvodnju, trgovinu i usluge, OIB 82398920360, Vagovina 2, 43240 Vagovina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Bjelovaru, OIB 86821435474</item>
    </izvorni_sadrzaj>
    <derivirana_varijabla naziv="DomainObject.Predmet.SudioniciListAdressOIB_1"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F02E8-5B8E-4555-B3BA-BAC0771E7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2767</properties:Characters>
  <properties:Lines>58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2017-11-17T08:38:00Z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