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2f96" w14:paraId="8ac2f96" w:rsidRDefault="003C734D" w:rsidP="003C734D" w:rsidR="003C734D">
      <w:pPr>
        <w:spacing w:after="0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734D" w:rsidP="003C734D" w:rsidR="003C734D">
      <w:pPr>
        <w:spacing w:after="0"/>
      </w:pPr>
      <w:r>
        <w:t xml:space="preserve">         REPUBLIKA HRVATSKA</w:t>
      </w:r>
    </w:p>
    <w:p w:rsidRDefault="003C734D" w:rsidP="003C734D" w:rsidR="003C734D">
      <w:pPr>
        <w:spacing w:after="0"/>
      </w:pPr>
      <w:r>
        <w:t xml:space="preserve"> TRGOVAČKI SUD U VARAŽDINU</w:t>
      </w:r>
    </w:p>
    <w:p w:rsidRDefault="003C734D" w:rsidP="003C734D" w:rsidR="003C734D">
      <w:pPr>
        <w:spacing w:after="0"/>
      </w:pPr>
      <w:r>
        <w:t xml:space="preserve">                   Braće Radića 2</w:t>
      </w:r>
    </w:p>
    <w:p w:rsidRDefault="003C734D" w:rsidP="003C734D" w:rsidR="003C734D">
      <w:pPr>
        <w:spacing w:after="0"/>
        <w:jc w:val="center"/>
      </w:pPr>
    </w:p>
    <w:p w:rsidRDefault="003C734D" w:rsidP="003C734D" w:rsidR="003C734D">
      <w:pPr>
        <w:spacing w:after="0"/>
        <w:jc w:val="center"/>
      </w:pPr>
    </w:p>
    <w:p w:rsidRDefault="003C734D" w:rsidP="003C734D" w:rsidR="003C734D">
      <w:pPr>
        <w:spacing w:after="0"/>
        <w:jc w:val="center"/>
      </w:pPr>
    </w:p>
    <w:p w:rsidRDefault="003C734D" w:rsidP="003C734D" w:rsidR="003C734D">
      <w:pPr>
        <w:spacing w:after="0"/>
      </w:pPr>
      <w:r>
        <w:t xml:space="preserve">                                        U  I M E  R E P U B L I K E  H R V A T S K E</w:t>
      </w:r>
    </w:p>
    <w:p w:rsidRDefault="003C734D" w:rsidP="003C734D" w:rsidR="003C734D">
      <w:pPr>
        <w:spacing w:after="0"/>
      </w:pPr>
    </w:p>
    <w:p w:rsidRDefault="003C734D" w:rsidP="003C734D" w:rsidR="003C734D">
      <w:pPr>
        <w:spacing w:after="0"/>
        <w:jc w:val="center"/>
      </w:pPr>
      <w:r>
        <w:t>R J E Š E NJ E</w:t>
      </w:r>
    </w:p>
    <w:p w:rsidRDefault="003C734D" w:rsidP="003C734D" w:rsidR="003C734D">
      <w:pPr>
        <w:spacing w:after="0"/>
      </w:pPr>
    </w:p>
    <w:p w:rsidRDefault="003C734D" w:rsidP="003C734D" w:rsidR="003C734D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KOVINOMETAL j.d.o.o. Koprivnica, Kolodvorska ulica 1, OIB: 67674089437, dana 6. lipnja 2016., </w:t>
      </w:r>
    </w:p>
    <w:p w:rsidRDefault="003C734D" w:rsidP="003C734D" w:rsidR="003C734D">
      <w:pPr>
        <w:spacing w:after="0"/>
        <w:jc w:val="center"/>
      </w:pPr>
    </w:p>
    <w:p w:rsidRDefault="003C734D" w:rsidP="003C734D" w:rsidR="003C734D">
      <w:pPr>
        <w:spacing w:after="0"/>
        <w:jc w:val="center"/>
      </w:pPr>
      <w:r>
        <w:t>r i j e š i o  j e</w:t>
      </w:r>
    </w:p>
    <w:p w:rsidRDefault="003C734D" w:rsidP="003C734D" w:rsidR="003C734D">
      <w:pPr>
        <w:spacing w:after="0"/>
      </w:pPr>
    </w:p>
    <w:p w:rsidRDefault="003C734D" w:rsidP="003C734D" w:rsidR="003C734D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KOVINOMETAL j.d.o.o. Koprivnica, Kolodvorska ulic</w:t>
      </w:r>
      <w:r w:rsidR="00A566C2">
        <w:t>a 1, OIB: 67674089437, s danom 6</w:t>
      </w:r>
      <w:r>
        <w:t>. lipnja 2016. u 8,30 sati.</w:t>
      </w:r>
    </w:p>
    <w:p w:rsidRDefault="003C734D" w:rsidP="003C734D" w:rsidR="003C734D">
      <w:pPr>
        <w:spacing w:after="0"/>
        <w:ind w:hanging="705" w:left="1413"/>
        <w:jc w:val="both"/>
      </w:pPr>
    </w:p>
    <w:p w:rsidRDefault="003C734D" w:rsidP="003C734D" w:rsidR="003C734D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Dinka Trumbić iz Splita, </w:t>
      </w:r>
      <w:proofErr w:type="spellStart"/>
      <w:r>
        <w:t>Lovretska</w:t>
      </w:r>
      <w:proofErr w:type="spellEnd"/>
      <w:r>
        <w:t xml:space="preserve"> 10, OIB: 43468134790.</w:t>
      </w:r>
    </w:p>
    <w:p w:rsidRDefault="003C734D" w:rsidP="003C734D" w:rsidR="003C734D">
      <w:pPr>
        <w:spacing w:after="0"/>
        <w:ind w:hanging="705" w:left="1413"/>
        <w:jc w:val="both"/>
      </w:pPr>
    </w:p>
    <w:p w:rsidRDefault="003C734D" w:rsidP="003C734D" w:rsidR="003C734D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KOVINOMETAL j.d.o.o. Koprivnica, Kolodvorska ulica 1, OIB: 67674089437.</w:t>
      </w:r>
    </w:p>
    <w:p w:rsidRDefault="003C734D" w:rsidP="003C734D" w:rsidR="003C734D">
      <w:pPr>
        <w:spacing w:after="0"/>
        <w:ind w:hanging="705" w:left="1410"/>
        <w:jc w:val="both"/>
      </w:pPr>
    </w:p>
    <w:p w:rsidRDefault="003C734D" w:rsidP="003C734D" w:rsidR="003C734D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3C734D" w:rsidP="003C734D" w:rsidR="003C734D">
      <w:pPr>
        <w:spacing w:after="0"/>
        <w:jc w:val="both"/>
      </w:pPr>
    </w:p>
    <w:p w:rsidRDefault="003C734D" w:rsidP="003C734D" w:rsidR="003C734D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KOVINOMETAL j.d.o.o. Koprivnica, Kolodvorska ulica 1, OIB: 67674089437, bit će brisan iz sudskog registra.</w:t>
      </w:r>
    </w:p>
    <w:p w:rsidRDefault="003C734D" w:rsidP="003C734D" w:rsidR="003C734D">
      <w:pPr>
        <w:spacing w:after="0"/>
        <w:jc w:val="center"/>
      </w:pPr>
    </w:p>
    <w:p w:rsidRDefault="003C734D" w:rsidP="003C734D" w:rsidR="003C734D">
      <w:pPr>
        <w:spacing w:after="0"/>
        <w:jc w:val="center"/>
      </w:pPr>
      <w:r>
        <w:t>Obrazloženje</w:t>
      </w:r>
    </w:p>
    <w:p w:rsidRDefault="003C734D" w:rsidP="003C734D" w:rsidR="003C734D">
      <w:pPr>
        <w:spacing w:after="0"/>
      </w:pPr>
    </w:p>
    <w:p w:rsidRDefault="003C734D" w:rsidP="003C734D" w:rsidR="003C734D">
      <w:pPr>
        <w:spacing w:after="0"/>
        <w:jc w:val="both"/>
      </w:pPr>
      <w:r>
        <w:tab/>
        <w:t xml:space="preserve">Predlagatelj Financijska agencija Regionalni centar Zagreb, Podružnica Varaždin je dana 12. veljače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3C734D" w:rsidP="003C734D" w:rsidR="003C734D">
      <w:pPr>
        <w:spacing w:after="0"/>
      </w:pPr>
    </w:p>
    <w:p w:rsidRDefault="003C734D" w:rsidP="003C734D" w:rsidR="003C734D">
      <w:pPr>
        <w:spacing w:after="0"/>
      </w:pPr>
    </w:p>
    <w:p w:rsidRDefault="003C734D" w:rsidP="003C734D" w:rsidR="003C734D">
      <w:pPr>
        <w:spacing w:after="0"/>
      </w:pPr>
    </w:p>
    <w:p w:rsidRDefault="003C734D" w:rsidP="003C734D" w:rsidR="003C734D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3C734D" w:rsidP="003C734D" w:rsidR="003C734D">
      <w:pPr>
        <w:spacing w:after="0"/>
      </w:pPr>
    </w:p>
    <w:p w:rsidRDefault="003C734D" w:rsidP="003C734D" w:rsidR="003C734D">
      <w:pPr>
        <w:spacing w:after="0"/>
        <w:jc w:val="center"/>
      </w:pPr>
      <w:r>
        <w:t>U Varaždinu 6. lipnja 2016.</w:t>
      </w:r>
    </w:p>
    <w:p w:rsidRDefault="003C734D" w:rsidP="003C734D" w:rsidR="003C734D">
      <w:pPr>
        <w:spacing w:after="0"/>
        <w:jc w:val="center"/>
      </w:pPr>
    </w:p>
    <w:p w:rsidRDefault="003C734D" w:rsidP="003C734D" w:rsidR="003C734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3C734D" w:rsidP="003C734D" w:rsidR="003C734D">
      <w:pPr>
        <w:spacing w:after="0"/>
      </w:pPr>
    </w:p>
    <w:p w:rsidRDefault="003C734D" w:rsidP="003C734D" w:rsidR="003C734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3C734D" w:rsidP="003C734D" w:rsidR="003C734D">
      <w:pPr>
        <w:spacing w:after="0"/>
      </w:pPr>
    </w:p>
    <w:p w:rsidRDefault="003C734D" w:rsidP="003C734D" w:rsidR="003C734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C734D" w:rsidP="003C734D" w:rsidR="003C734D">
      <w:pPr>
        <w:spacing w:after="0"/>
        <w:ind w:firstLine="708"/>
      </w:pPr>
      <w:r>
        <w:t>Uputa o pravnom lijeku:</w:t>
      </w:r>
    </w:p>
    <w:p w:rsidRDefault="003C734D" w:rsidP="003C734D" w:rsidR="003C734D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3C734D" w:rsidP="003C734D" w:rsidR="003C734D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C734D" w:rsidP="003C734D" w:rsidR="003C734D">
      <w:pPr>
        <w:spacing w:after="0"/>
      </w:pPr>
    </w:p>
    <w:p w:rsidRDefault="003C734D" w:rsidP="003C734D" w:rsidR="003C734D">
      <w:pPr>
        <w:spacing w:after="0"/>
      </w:pPr>
    </w:p>
    <w:p w:rsidRDefault="003C734D" w:rsidP="003C734D" w:rsidR="003C734D">
      <w:pPr>
        <w:spacing w:after="0"/>
      </w:pPr>
      <w:r>
        <w:t>DNA:</w:t>
      </w:r>
    </w:p>
    <w:p w:rsidRDefault="003C734D" w:rsidP="003C734D" w:rsidR="003C734D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3C734D" w:rsidP="003C734D" w:rsidR="003C734D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3C734D" w:rsidP="003C734D" w:rsidR="003C734D">
      <w:pPr>
        <w:numPr>
          <w:ilvl w:val="0"/>
          <w:numId w:val="47"/>
        </w:numPr>
        <w:spacing w:after="0"/>
      </w:pPr>
      <w:r>
        <w:t>Dužnik KOVINOMETAL j.d.o.o. Koprivnica, Kolodvorska ulica 1.</w:t>
      </w:r>
    </w:p>
    <w:p w:rsidRDefault="003C734D" w:rsidP="003C734D" w:rsidR="003C734D">
      <w:pPr>
        <w:numPr>
          <w:ilvl w:val="0"/>
          <w:numId w:val="47"/>
        </w:numPr>
        <w:spacing w:after="0"/>
      </w:pPr>
      <w:r>
        <w:t xml:space="preserve">Osoba ovlaštena za zastupanje – Željko Poljanec iz Bjelovara, Nove </w:t>
      </w:r>
      <w:proofErr w:type="spellStart"/>
      <w:r>
        <w:t>Plavnice</w:t>
      </w:r>
      <w:proofErr w:type="spellEnd"/>
      <w:r>
        <w:t xml:space="preserve"> 43.</w:t>
      </w:r>
    </w:p>
    <w:p w:rsidRDefault="003C734D" w:rsidP="003C734D" w:rsidR="003C734D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3C734D" w:rsidP="003C734D" w:rsidR="003C734D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3C734D" w:rsidP="003C734D" w:rsidR="003C734D">
      <w:pPr>
        <w:numPr>
          <w:ilvl w:val="0"/>
          <w:numId w:val="47"/>
        </w:numPr>
        <w:spacing w:after="0"/>
      </w:pPr>
      <w:r>
        <w:t xml:space="preserve">Stečajni upravitelj- Dinka Trumbić iz Splita, </w:t>
      </w:r>
      <w:proofErr w:type="spellStart"/>
      <w:r>
        <w:t>Lovretska</w:t>
      </w:r>
      <w:proofErr w:type="spellEnd"/>
      <w:r>
        <w:t xml:space="preserve"> 10.</w:t>
      </w:r>
    </w:p>
    <w:p w:rsidRDefault="003C734D" w:rsidP="003C734D" w:rsidR="003C734D">
      <w:pPr>
        <w:numPr>
          <w:ilvl w:val="0"/>
          <w:numId w:val="47"/>
        </w:numPr>
        <w:spacing w:after="0"/>
      </w:pPr>
      <w:r>
        <w:t>e- Oglasna ploča suda.</w:t>
      </w:r>
    </w:p>
    <w:p w:rsidRDefault="00A566C2" w:rsidP="003C734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C734D" w:rsidR="00AE649C" w:rsidRPr="00B76F3C">
      <w:pPr>
        <w:pStyle w:val="SudSjedite"/>
      </w:pPr>
      <w:r>
        <w:tab/>
      </w:r>
    </w:p>
    <w:p w:rsidRDefault="00CB0EA4" w:rsidP="003C734D" w:rsidR="00CB0EA4">
      <w:pPr>
        <w:pStyle w:val="Naslovdokumenta"/>
        <w:spacing w:after="0"/>
      </w:pPr>
    </w:p>
    <w:p w:rsidRDefault="0071688E" w:rsidP="003C734D" w:rsidR="0071688E">
      <w:pPr>
        <w:pStyle w:val="Poetniodjeljak"/>
        <w:spacing w:after="0"/>
      </w:pPr>
    </w:p>
    <w:p w:rsidRDefault="00A21F0D" w:rsidP="003C734D" w:rsidR="00A21F0D">
      <w:pPr>
        <w:pStyle w:val="NormaleSPIS"/>
        <w:spacing w:after="0"/>
        <w:rPr>
          <w:noProof/>
        </w:rPr>
      </w:pPr>
    </w:p>
    <w:p w:rsidRDefault="00DA0242" w:rsidP="003C734D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34D" w:rsidR="008333A9">
    <w:pPr>
      <w:pStyle w:val="Zaglavlje"/>
    </w:pPr>
    <w:r>
      <w:rPr>
        <w:rStyle w:val="PozadinaSvijetloCrvena"/>
        <w:shd w:fill="auto" w:color="auto" w:val="clear"/>
      </w:rPr>
      <w:t>Poslovni broj: 7 St-220/16-5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34D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6C2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565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St-220/2016-5</izvorni_sadrzaj>
    <derivirana_varijabla naziv="DomainObject.Oznaka_1">St-220/2016-5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2016.</izvorni_sadrzaj>
    <derivirana_varijabla naziv="DomainObject.Predmet.DatumRjesavanja_1">6.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St-220/2016</izvorni_sadrzaj>
    <derivirana_varijabla naziv="DomainObject.Predmet.OznakaBroj_1">St-220/2016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KOVINOMETAL j.d.o.o. za strojarstvo i usluge</izvorni_sadrzaj>
    <derivirana_varijabla naziv="DomainObject.Predmet.ProtustrankaFormated_1">  KOVINOMETAL j.d.o.o. za strojarstvo i usluge</derivirana_varijabla>
  </DomainObject.Predmet.ProtustrankaFormated>
  <DomainObject.Predmet.ProtustrankaFormatedOIB>
    <izvorni_sadrzaj>  KOVINOMETAL j.d.o.o. za strojarstvo i usluge, OIB 67674089437</izvorni_sadrzaj>
    <derivirana_varijabla naziv="DomainObject.Predmet.ProtustrankaFormatedOIB_1">  KOVINOMETAL j.d.o.o. za strojarstvo i usluge, OIB 67674089437</derivirana_varijabla>
  </DomainObject.Predmet.ProtustrankaFormatedOIB>
  <DomainObject.Predmet.ProtustrankaFormatedWithAdress>
    <izvorni_sadrzaj> KOVINOMETAL j.d.o.o. za strojarstvo i usluge, Kolodvorska ulica 1, 48000 Koprivnica</izvorni_sadrzaj>
    <derivirana_varijabla naziv="DomainObject.Predmet.ProtustrankaFormatedWithAdress_1"> KOVINOMETAL j.d.o.o. za strojarstvo i usluge, Kolodvorska ulica 1, 48000 Koprivnica</derivirana_varijabla>
  </DomainObject.Predmet.ProtustrankaFormatedWithAdress>
  <DomainObject.Predmet.ProtustrankaFormatedWithAdressOIB>
    <izvorni_sadrzaj> KOVINOMETAL j.d.o.o. za strojarstvo i usluge, OIB 67674089437, Kolodvorska ulica 1, 48000 Koprivnica</izvorni_sadrzaj>
    <derivirana_varijabla naziv="DomainObject.Predmet.ProtustrankaFormatedWithAdressOIB_1"> KOVINOMETAL j.d.o.o. za strojarstvo i usluge, OIB 67674089437, Kolodvorska ulica 1, 48000 Koprivnica</derivirana_varijabla>
  </DomainObject.Predmet.ProtustrankaFormatedWithAdressOIB>
  <DomainObject.Predmet.ProtustrankaWithAdress>
    <izvorni_sadrzaj>KOVINOMETAL j.d.o.o. za strojarstvo i usluge Kolodvorska ulica 1, 48000 Koprivnica</izvorni_sadrzaj>
    <derivirana_varijabla naziv="DomainObject.Predmet.ProtustrankaWithAdress_1">KOVINOMETAL j.d.o.o. za strojarstvo i usluge Kolodvorska ulica 1, 48000 Koprivnica</derivirana_varijabla>
  </DomainObject.Predmet.ProtustrankaWithAdress>
  <DomainObject.Predmet.ProtustrankaWithAdressOIB>
    <izvorni_sadrzaj>KOVINOMETAL j.d.o.o. za strojarstvo i usluge, OIB 67674089437, Kolodvorska ulica 1, 48000 Koprivnica</izvorni_sadrzaj>
    <derivirana_varijabla naziv="DomainObject.Predmet.ProtustrankaWithAdressOIB_1">KOVINOMETAL j.d.o.o. za strojarstvo i usluge, OIB 67674089437, Kolodvorska ulica 1, 48000 Koprivnica</derivirana_varijabla>
  </DomainObject.Predmet.ProtustrankaWithAdressOIB>
  <DomainObject.Predmet.ProtustrankaNazivFormated>
    <izvorni_sadrzaj>KOVINOMETAL j.d.o.o. za strojarstvo i usluge</izvorni_sadrzaj>
    <derivirana_varijabla naziv="DomainObject.Predmet.ProtustrankaNazivFormated_1">KOVINOMETAL j.d.o.o. za strojarstvo i usluge</derivirana_varijabla>
  </DomainObject.Predmet.ProtustrankaNazivFormated>
  <DomainObject.Predmet.ProtustrankaNazivFormatedOIB>
    <izvorni_sadrzaj>KOVINOMETAL j.d.o.o. za strojarstvo i usluge, OIB 67674089437</izvorni_sadrzaj>
    <derivirana_varijabla naziv="DomainObject.Predmet.ProtustrankaNazivFormatedOIB_1">KOVINOMETAL j.d.o.o. za strojarstvo i usluge, OIB 67674089437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28014.95</izvorni_sadrzaj>
    <derivirana_varijabla naziv="DomainObject.Predmet.TrenutnaVrijednost_1">28014.95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KOVINOMETAL j.d.o.o. za strojarstvo i usluge</item>
    </izvorni_sadrzaj>
    <derivirana_varijabla naziv="DomainObject.Predmet.ProtuStrankaListFormated_1">
      <item>KOVINOMETAL j.d.o.o. za strojarstvo i usluge</item>
    </derivirana_varijabla>
  </DomainObject.Predmet.ProtuStrankaListFormated>
  <DomainObject.Predmet.ProtuStrankaListFormatedOIB>
    <izvorni_sadrzaj>
      <item>KOVINOMETAL j.d.o.o. za strojarstvo i usluge, OIB 67674089437</item>
    </izvorni_sadrzaj>
    <derivirana_varijabla naziv="DomainObject.Predmet.ProtuStrankaListFormatedOIB_1">
      <item>KOVINOMETAL j.d.o.o. za strojarstvo i usluge, OIB 67674089437</item>
    </derivirana_varijabla>
  </DomainObject.Predmet.ProtuStrankaListFormatedOIB>
  <DomainObject.Predmet.ProtuStrankaListFormatedWithAdress>
    <izvorni_sadrzaj>
      <item>KOVINOMETAL j.d.o.o. za strojarstvo i usluge, Kolodvorska ulica 1, 48000 Koprivnica</item>
    </izvorni_sadrzaj>
    <derivirana_varijabla naziv="DomainObject.Predmet.ProtuStrankaListFormatedWithAdress_1">
      <item>KOVINOMETAL j.d.o.o. za strojarstvo i usluge, Kolodvorska ulica 1, 48000 Koprivnica</item>
    </derivirana_varijabla>
  </DomainObject.Predmet.ProtuStrankaListFormatedWithAdress>
  <DomainObject.Predmet.ProtuStrankaListFormatedWithAdressOIB>
    <izvorni_sadrzaj>
      <item>KOVINOMETAL j.d.o.o. za strojarstvo i usluge, OIB 67674089437, Kolodvorska ulica 1, 48000 Koprivnica</item>
    </izvorni_sadrzaj>
    <derivirana_varijabla naziv="DomainObject.Predmet.ProtuStrankaListFormatedWithAdressOIB_1">
      <item>KOVINOMETAL j.d.o.o. za strojarstvo i usluge, OIB 67674089437, Kolodvorska ulica 1, 48000 Koprivnica</item>
    </derivirana_varijabla>
  </DomainObject.Predmet.ProtuStrankaListFormatedWithAdressOIB>
  <DomainObject.Predmet.ProtuStrankaListNazivFormated>
    <izvorni_sadrzaj>
      <item>KOVINOMETAL j.d.o.o. za strojarstvo i usluge</item>
    </izvorni_sadrzaj>
    <derivirana_varijabla naziv="DomainObject.Predmet.ProtuStrankaListNazivFormated_1">
      <item>KOVINOMETAL j.d.o.o. za strojarstvo i usluge</item>
    </derivirana_varijabla>
  </DomainObject.Predmet.ProtuStrankaListNazivFormated>
  <DomainObject.Predmet.ProtuStrankaListNazivFormatedOIB>
    <izvorni_sadrzaj>
      <item>KOVINOMETAL j.d.o.o. za strojarstvo i usluge, OIB 67674089437</item>
    </izvorni_sadrzaj>
    <derivirana_varijabla naziv="DomainObject.Predmet.ProtuStrankaListNazivFormatedOIB_1">
      <item>KOVINOMETAL j.d.o.o. za strojarstvo i usluge, OIB 67674089437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St-220/2016-5</izvorni_sadrzaj>
    <derivirana_varijabla naziv="DomainObject.PoslovniBrojDokumenta_1">St-220/2016-5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KOVINOMETAL j.d.o.o. za strojarstvo i usluge</izvorni_sadrzaj>
    <derivirana_varijabla naziv="DomainObject.Predmet.ProtustrankaIDrugi_1">KOVINOMETAL j.d.o.o. za strojarstvo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KOVINOMETAL j.d.o.o. za strojarstvo i usluge, OIB 67674089437, Kolodvorska ulica 1, 48000 Koprivnica</izvorni_sadrzaj>
    <derivirana_varijabla naziv="DomainObject.Predmet.ProtustrankaIDrugiAdressOIB_1">KOVINOMETAL j.d.o.o. za strojarstvo i usluge, OIB 67674089437, Kolodvorska ulica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2016.</izvorni_sadrzaj>
    <derivirana_varijabla naziv="DomainObject.Predmet.OdlukaRjesenje.DatumDonosenjaOdluke_1">6.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St-220/2016-5</izvorni_sadrzaj>
    <derivirana_varijabla naziv="DomainObject.Predmet.OdlukaRjesenje.Oznaka_1">St-220/2016-5</derivirana_varijabla>
  </DomainObject.Predmet.OdlukaRjesenje.Oznaka>
  <DomainObject.Predmet.SudioniciListNaziv>
    <izvorni_sadrzaj>
      <item>Financijska agencija</item>
      <item>KOVINOMETAL j.d.o.o. za strojarstvo i usluge</item>
      <item>Sudski registar</item>
    </izvorni_sadrzaj>
    <derivirana_varijabla naziv="DomainObject.Predmet.SudioniciListNaziv_1">
      <item>Financijska agencija</item>
      <item>KOVINOMETAL j.d.o.o. za strojarstvo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KOVINOMETAL j.d.o.o. za strojarstvo i usluge, OIB 67674089437, Kolodvorska ulica 1,48000 Koprivnica</item>
      <item>Sudski registar</item>
    </izvorni_sadrzaj>
    <derivirana_varijabla naziv="DomainObject.Predmet.SudioniciListAdressOIB_1">
      <item>Financijska agencija, OIB 85821130368, A. Cesarca 2,42000 Varaždin</item>
      <item>KOVINOMETAL j.d.o.o. za strojarstvo i usluge, OIB 67674089437, Kolodvorska ulica 1,48000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32E5E-A616-46A4-9128-113FBAAAA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2795</properties:Characters>
  <properties:Lines>87</properties:Lines>
  <properties:Paragraphs>30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2016-06-06T07:49:00Z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St-220/2016-5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