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df9c" w14:paraId="e41df9c" w:rsidRDefault="005724B0" w:rsidP="005724B0" w:rsidR="005724B0">
      <w:pPr>
        <w:jc w:val="both"/>
        <w15:collapsed w:val="false"/>
        <w:rPr>
          <w:bCs/>
        </w:rPr>
      </w:pPr>
      <w:r>
        <w:t xml:space="preserve">                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724B0" w:rsidR="005724B0">
        <w:tc>
          <w:tcPr>
            <w:tcW w:type="dxa" w:w="2985"/>
            <w:hideMark/>
          </w:tcPr>
          <w:p w:rsidRDefault="005724B0" w:rsidR="005724B0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24B0" w:rsidR="005724B0">
            <w:pPr>
              <w:jc w:val="center"/>
            </w:pPr>
            <w:r>
              <w:t>Republika Hrvatska</w:t>
            </w:r>
          </w:p>
          <w:p w:rsidRDefault="005724B0" w:rsidR="005724B0">
            <w:pPr>
              <w:jc w:val="center"/>
            </w:pPr>
            <w:r>
              <w:t>Trgovački sud u Varaždinu</w:t>
            </w:r>
          </w:p>
          <w:p w:rsidRDefault="005724B0" w:rsidR="005724B0">
            <w:pPr>
              <w:jc w:val="center"/>
            </w:pPr>
            <w:r>
              <w:t>Varaždin, Braće Radić 2</w:t>
            </w:r>
          </w:p>
        </w:tc>
      </w:tr>
    </w:tbl>
    <w:p w:rsidRDefault="005724B0" w:rsidP="005724B0" w:rsidR="005724B0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724B0" w:rsidR="005724B0">
        <w:trPr>
          <w:trHeight w:val="206"/>
          <w:jc w:val="right"/>
        </w:trPr>
        <w:tc>
          <w:tcPr>
            <w:tcW w:type="dxa" w:w="4320"/>
            <w:hideMark/>
          </w:tcPr>
          <w:p w:rsidRDefault="005724B0" w:rsidP="005724B0" w:rsidR="005724B0">
            <w:pPr>
              <w:pStyle w:val="VSVerzija"/>
            </w:pPr>
            <w:r>
              <w:t xml:space="preserve">           </w:t>
            </w:r>
            <w:r w:rsidR="00951BA4">
              <w:t xml:space="preserve">        Poslovni broj:  6 St-800/2016</w:t>
            </w:r>
            <w:r>
              <w:t>-15</w:t>
            </w:r>
          </w:p>
        </w:tc>
      </w:tr>
    </w:tbl>
    <w:p w:rsidRDefault="005724B0" w:rsidP="005724B0" w:rsidR="005724B0">
      <w:pPr>
        <w:jc w:val="both"/>
      </w:pPr>
    </w:p>
    <w:p w:rsidRDefault="005724B0" w:rsidP="005724B0" w:rsidR="005724B0">
      <w:pPr>
        <w:jc w:val="both"/>
      </w:pPr>
      <w:r>
        <w:rPr>
          <w:bCs/>
        </w:rPr>
        <w:tab/>
      </w:r>
      <w:r>
        <w:rPr>
          <w:bCs/>
        </w:rPr>
        <w:tab/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5724B0" w:rsidP="005724B0" w:rsidR="005724B0"/>
    <w:p w:rsidRDefault="005724B0" w:rsidP="005724B0" w:rsidR="005724B0">
      <w:pPr>
        <w:jc w:val="center"/>
      </w:pPr>
      <w:r>
        <w:t>R E P U B L I K A     H R V A T S K A</w:t>
      </w:r>
    </w:p>
    <w:p w:rsidRDefault="005724B0" w:rsidP="005724B0" w:rsidR="005724B0"/>
    <w:p w:rsidRDefault="005724B0" w:rsidP="005724B0" w:rsidR="005724B0">
      <w:pPr>
        <w:jc w:val="center"/>
      </w:pPr>
      <w:r>
        <w:t>R    J    E    Š    E    N    J    E</w:t>
      </w:r>
    </w:p>
    <w:p w:rsidRDefault="005724B0" w:rsidP="005724B0" w:rsidR="005724B0">
      <w:pPr>
        <w:rPr>
          <w:sz w:val="28"/>
          <w:szCs w:val="28"/>
        </w:rPr>
      </w:pPr>
    </w:p>
    <w:p w:rsidRDefault="005724B0" w:rsidP="005724B0" w:rsidR="005724B0">
      <w:pPr>
        <w:jc w:val="both"/>
      </w:pPr>
      <w:r>
        <w:rPr>
          <w:b/>
        </w:rPr>
        <w:t xml:space="preserve">      </w:t>
      </w: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predmetu povodom prijedloga predlagatelja Republika Hrvatska, Ministarstvo financija, Porezna uprava, Područni ured Varaždin, kojeg zastupa Županijsko državno odvjetništvo u Varaždinu, radi otvaranja stečajnog postupka nad dužnikom ERA NOVA d.o.o. za trgovinu, iz </w:t>
      </w:r>
      <w:proofErr w:type="spellStart"/>
      <w:r>
        <w:t>Vidovca</w:t>
      </w:r>
      <w:proofErr w:type="spellEnd"/>
      <w:r>
        <w:t xml:space="preserve">, Stjepana Radića br. 103, OIB: 90493470819, na ročištu 10. listopada 2018.,  </w:t>
      </w:r>
    </w:p>
    <w:p w:rsidRDefault="005724B0" w:rsidP="005724B0" w:rsidR="005724B0">
      <w:pPr>
        <w:jc w:val="both"/>
      </w:pPr>
    </w:p>
    <w:p w:rsidRDefault="005724B0" w:rsidP="005724B0" w:rsidR="005724B0">
      <w:pPr>
        <w:jc w:val="both"/>
      </w:pPr>
    </w:p>
    <w:p w:rsidRDefault="005724B0" w:rsidP="005724B0" w:rsidR="005724B0">
      <w:pPr>
        <w:jc w:val="center"/>
      </w:pPr>
      <w:r>
        <w:t>r   i   j   e   š   i   o              j   e</w:t>
      </w:r>
    </w:p>
    <w:p w:rsidRDefault="005724B0" w:rsidP="005724B0" w:rsidR="005724B0">
      <w:pPr>
        <w:jc w:val="both"/>
      </w:pPr>
    </w:p>
    <w:p w:rsidRDefault="005724B0" w:rsidP="005724B0" w:rsidR="005724B0">
      <w:pPr>
        <w:jc w:val="both"/>
      </w:pPr>
      <w:r>
        <w:tab/>
        <w:t xml:space="preserve">1)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5724B0" w:rsidP="005724B0" w:rsidR="005724B0">
      <w:pPr>
        <w:jc w:val="both"/>
      </w:pPr>
    </w:p>
    <w:p w:rsidRDefault="005724B0" w:rsidP="005724B0" w:rsidR="005724B0">
      <w:pPr>
        <w:jc w:val="center"/>
      </w:pPr>
      <w:r>
        <w:rPr>
          <w:u w:val="single"/>
        </w:rPr>
        <w:t>dan  29.  listopada  2018.  u  9,00 sati.</w:t>
      </w:r>
    </w:p>
    <w:p w:rsidRDefault="005724B0" w:rsidP="005724B0" w:rsidR="005724B0">
      <w:pPr>
        <w:jc w:val="both"/>
      </w:pPr>
    </w:p>
    <w:p w:rsidRDefault="005724B0" w:rsidP="005724B0" w:rsidR="005724B0">
      <w:pPr>
        <w:ind w:firstLine="708"/>
        <w:jc w:val="both"/>
      </w:pPr>
      <w:r>
        <w:t>2)   Na  određeno  ročište  pozivaju  se  :</w:t>
      </w:r>
    </w:p>
    <w:p w:rsidRDefault="005724B0" w:rsidP="005724B0" w:rsidR="005724B0">
      <w:pPr>
        <w:jc w:val="both"/>
      </w:pPr>
    </w:p>
    <w:p w:rsidRDefault="005724B0" w:rsidP="005724B0" w:rsidR="005724B0">
      <w:pPr>
        <w:jc w:val="both"/>
      </w:pPr>
      <w:r>
        <w:t>- predlagatelj Republika Hrvatska, Ministarstvo financija, Porezna uprava, Područni ured Varaždin, kojeg zastupa Županijsko državno odvjetništvo u Varaždinu (proglasom raspravnog rješenja),</w:t>
      </w:r>
    </w:p>
    <w:p w:rsidRDefault="005724B0" w:rsidP="005724B0" w:rsidR="005724B0">
      <w:pPr>
        <w:jc w:val="both"/>
      </w:pPr>
      <w:r>
        <w:t>-FINANCIJSKA AGENCIJA, RC Zagreb, Podružnica Varaždin, iz Varaždina, A. Cesarca br. 2,</w:t>
      </w:r>
    </w:p>
    <w:p w:rsidRDefault="005724B0" w:rsidP="005724B0" w:rsidR="005724B0">
      <w:pPr>
        <w:jc w:val="both"/>
      </w:pPr>
      <w:r>
        <w:t xml:space="preserve">- dužnik ERA NOVA d.o.o. za trgovinu, iz </w:t>
      </w:r>
      <w:proofErr w:type="spellStart"/>
      <w:r>
        <w:t>Vidovca</w:t>
      </w:r>
      <w:proofErr w:type="spellEnd"/>
      <w:r>
        <w:t>, Stjepana Radića br. 103,</w:t>
      </w:r>
    </w:p>
    <w:p w:rsidRDefault="005724B0" w:rsidP="005724B0" w:rsidR="005724B0">
      <w:pPr>
        <w:jc w:val="both"/>
      </w:pPr>
      <w:r>
        <w:t xml:space="preserve">-direktor dužnika ANTONIO MAĐARIĆ, iz Varaždina, Dimitrija </w:t>
      </w:r>
      <w:proofErr w:type="spellStart"/>
      <w:r>
        <w:t>Demetra</w:t>
      </w:r>
      <w:proofErr w:type="spellEnd"/>
      <w:r>
        <w:t xml:space="preserve"> br. 12,</w:t>
      </w:r>
    </w:p>
    <w:p w:rsidRDefault="005724B0" w:rsidP="005724B0" w:rsidR="005724B0">
      <w:pPr>
        <w:jc w:val="both"/>
      </w:pPr>
      <w:r>
        <w:t>-e-Oglasna ploča ovoga suda.</w:t>
      </w:r>
    </w:p>
    <w:p w:rsidRDefault="005724B0" w:rsidP="005724B0" w:rsidR="005724B0">
      <w:pPr>
        <w:jc w:val="center"/>
      </w:pPr>
    </w:p>
    <w:p w:rsidRDefault="005724B0" w:rsidP="005724B0" w:rsidR="005724B0">
      <w:pPr>
        <w:jc w:val="center"/>
      </w:pPr>
      <w:r>
        <w:t>U Varaždinu 10. listopada 2018.</w:t>
      </w:r>
      <w:bookmarkStart w:name="_GoBack" w:id="0"/>
      <w:bookmarkEnd w:id="0"/>
    </w:p>
    <w:p w:rsidRDefault="005724B0" w:rsidP="005724B0" w:rsidR="005724B0">
      <w:pPr>
        <w:jc w:val="both"/>
      </w:pPr>
      <w:r>
        <w:tab/>
      </w:r>
      <w:r>
        <w:tab/>
      </w:r>
    </w:p>
    <w:p w:rsidRDefault="005724B0" w:rsidP="005724B0" w:rsidR="005724B0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5724B0" w:rsidP="005724B0" w:rsidR="005724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Wedemeyer, v. r.</w:t>
      </w:r>
    </w:p>
    <w:p w:rsidRDefault="005724B0" w:rsidP="005724B0" w:rsidR="005724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 ovlašteni službenik:</w:t>
      </w:r>
    </w:p>
    <w:p w:rsidRDefault="005724B0" w:rsidP="005724B0" w:rsidR="005724B0">
      <w:pPr>
        <w:jc w:val="both"/>
      </w:pPr>
    </w:p>
    <w:p w:rsidRDefault="005724B0" w:rsidP="005724B0" w:rsidR="005724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24B0" w:rsidP="005724B0" w:rsidR="005724B0">
      <w:pPr>
        <w:jc w:val="both"/>
      </w:pPr>
    </w:p>
    <w:p w:rsidRDefault="005724B0" w:rsidP="005724B0" w:rsidR="005724B0">
      <w:pPr>
        <w:jc w:val="both"/>
      </w:pPr>
      <w:r>
        <w:lastRenderedPageBreak/>
        <w:t>DNA :</w:t>
      </w:r>
    </w:p>
    <w:p w:rsidRDefault="005724B0" w:rsidP="005724B0" w:rsidR="005724B0">
      <w:pPr>
        <w:jc w:val="both"/>
      </w:pPr>
      <w:r>
        <w:t>- predlagatelj Republika Hrvatska, Ministarstvo financija, Porezna uprava, Područni ured Varaždin, kojeg zastupa Županijsko državno odvjetništvo u Varaždinu (proglasom raspravnog rješenja),</w:t>
      </w:r>
    </w:p>
    <w:p w:rsidRDefault="005724B0" w:rsidP="005724B0" w:rsidR="005724B0">
      <w:pPr>
        <w:jc w:val="both"/>
      </w:pPr>
      <w:r>
        <w:t>-FINANCIJSKA AGENCIJA, RC Zagreb, Podružnica Varaždin, iz Varaždina, A. Cesarca br. 2,</w:t>
      </w:r>
    </w:p>
    <w:p w:rsidRDefault="005724B0" w:rsidP="005724B0" w:rsidR="005724B0">
      <w:pPr>
        <w:jc w:val="both"/>
      </w:pPr>
      <w:r>
        <w:t xml:space="preserve">- dužnik ERA NOVA d.o.o. za trgovinu, iz </w:t>
      </w:r>
      <w:proofErr w:type="spellStart"/>
      <w:r>
        <w:t>Vidovca</w:t>
      </w:r>
      <w:proofErr w:type="spellEnd"/>
      <w:r>
        <w:t>, Stjepana Radića br. 103,</w:t>
      </w:r>
    </w:p>
    <w:p w:rsidRDefault="005724B0" w:rsidP="005724B0" w:rsidR="005724B0">
      <w:pPr>
        <w:jc w:val="both"/>
      </w:pPr>
      <w:r>
        <w:t xml:space="preserve">-direktor dužnika ANTONIO MAĐARIĆ, iz Varaždina, Dimitrija </w:t>
      </w:r>
      <w:proofErr w:type="spellStart"/>
      <w:r>
        <w:t>Demetra</w:t>
      </w:r>
      <w:proofErr w:type="spellEnd"/>
      <w:r>
        <w:t xml:space="preserve"> br. 12,</w:t>
      </w:r>
    </w:p>
    <w:p w:rsidRDefault="005724B0" w:rsidP="005724B0" w:rsidR="005724B0">
      <w:pPr>
        <w:jc w:val="both"/>
      </w:pPr>
      <w:r>
        <w:t>-e-Oglasna ploča ovoga suda.</w:t>
      </w:r>
    </w:p>
    <w:p w:rsidRDefault="00AE649C" w:rsidP="004F27AE" w:rsidR="00AE649C" w:rsidRPr="00B76F3C">
      <w:pPr>
        <w:pStyle w:val="NormaleSPIS"/>
      </w:pPr>
    </w:p>
    <w:sectPr w:rsidSect="005724B0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219" w:rsidP="00537B78" w:rsidR="00282219">
      <w:r>
        <w:separator/>
      </w:r>
    </w:p>
  </w:endnote>
  <w:endnote w:id="0" w:type="continuationSeparator">
    <w:p w:rsidRDefault="00282219" w:rsidP="00537B78" w:rsidR="0028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3116615"/>
      <w:docPartObj>
        <w:docPartGallery w:val="Page Numbers (Bottom of Page)"/>
        <w:docPartUnique/>
      </w:docPartObj>
    </w:sdtPr>
    <w:sdtEndPr/>
    <w:sdtContent>
      <w:p w:rsidRDefault="005724B0" w:rsidR="005724B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132">
          <w:t>2</w:t>
        </w:r>
        <w:r>
          <w:fldChar w:fldCharType="end"/>
        </w:r>
      </w:p>
    </w:sdtContent>
  </w:sdt>
  <w:p w:rsidRDefault="005724B0" w:rsidR="005724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219" w:rsidP="00537B78" w:rsidR="00282219">
      <w:r>
        <w:separator/>
      </w:r>
    </w:p>
  </w:footnote>
  <w:footnote w:id="0" w:type="continuationSeparator">
    <w:p w:rsidRDefault="00282219" w:rsidP="00537B78" w:rsidR="00282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4B0" w:rsidR="008333A9">
    <w:pPr>
      <w:pStyle w:val="Zaglavlje"/>
    </w:pPr>
    <w:r>
      <w:rPr>
        <w:rStyle w:val="PozadinaSvijetloCrvena"/>
        <w:shd w:fill="auto" w:color="auto" w:val="clear"/>
      </w:rPr>
      <w:t>Poslovni broj : 6 St-800/2016-15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219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A52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4B0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13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BA4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58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24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724B0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24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724B0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7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St-800/2016-15</izvorni_sadrzaj>
    <derivirana_varijabla naziv="DomainObject.Oznaka_1">St-800/2016-15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 NOVA društvo s ograničenom odgovornošću za trgovinu</izvorni_sadrzaj>
    <derivirana_varijabla naziv="DomainObject.Predmet.ProtustrankaFormated_1">  ERA NOVA društvo s ograničenom odgovornošću za trgovinu</derivirana_varijabla>
  </DomainObject.Predmet.ProtustrankaFormated>
  <DomainObject.Predmet.ProtustrankaFormatedOIB>
    <izvorni_sadrzaj>  ERA NOVA društvo s ograničenom odgovornošću za trgovinu, OIB 90493470819</izvorni_sadrzaj>
    <derivirana_varijabla naziv="DomainObject.Predmet.ProtustrankaFormatedOIB_1">  ERA NOVA društvo s ograničenom odgovornošću za trgovinu, OIB 90493470819</derivirana_varijabla>
  </DomainObject.Predmet.ProtustrankaFormatedOIB>
  <DomainObject.Predmet.ProtustrankaFormatedWithAdress>
    <izvorni_sadrzaj> ERA NOVA društvo s ograničenom odgovornošću za trgovinu, Stjepana Radića 103, 42205 Vidovec</izvorni_sadrzaj>
    <derivirana_varijabla naziv="DomainObject.Predmet.ProtustrankaFormatedWithAdress_1"> ERA NOVA društvo s ograničenom odgovornošću za trgovinu, Stjepana Radića 103, 42205 Vidovec</derivirana_varijabla>
  </DomainObject.Predmet.ProtustrankaFormatedWithAdress>
  <DomainObject.Predmet.ProtustrankaFormatedWithAdressOIB>
    <izvorni_sadrzaj> ERA NOVA društvo s ograničenom odgovornošću za trgovinu, OIB 90493470819, Stjepana Radića 103, 42205 Vidovec</izvorni_sadrzaj>
    <derivirana_varijabla naziv="DomainObject.Predmet.ProtustrankaFormatedWithAdressOIB_1"> ERA NOVA društvo s ograničenom odgovornošću za trgovinu, OIB 90493470819, Stjepana Radića 103, 42205 Vidovec</derivirana_varijabla>
  </DomainObject.Predmet.ProtustrankaFormatedWithAdressOIB>
  <DomainObject.Predmet.ProtustrankaWithAdress>
    <izvorni_sadrzaj>ERA NOVA društvo s ograničenom odgovornošću za trgovinu Stjepana Radića 103, 42205 Vidovec</izvorni_sadrzaj>
    <derivirana_varijabla naziv="DomainObject.Predmet.ProtustrankaWithAdress_1">ERA NOVA društvo s ograničenom odgovornošću za trgovinu Stjepana Radića 103, 42205 Vidovec</derivirana_varijabla>
  </DomainObject.Predmet.ProtustrankaWithAdress>
  <DomainObject.Predmet.ProtustrankaWithAdressOIB>
    <izvorni_sadrzaj>ERA NOVA društvo s ograničenom odgovornošću za trgovinu, OIB 90493470819, Stjepana Radića 103, 42205 Vidovec</izvorni_sadrzaj>
    <derivirana_varijabla naziv="DomainObject.Predmet.ProtustrankaWithAdressOIB_1">ERA NOVA društvo s ograničenom odgovornošću za trgovinu, OIB 90493470819, Stjepana Radića 103, 42205 Vidovec</derivirana_varijabla>
  </DomainObject.Predmet.ProtustrankaWithAdressOIB>
  <DomainObject.Predmet.ProtustrankaNazivFormated>
    <izvorni_sadrzaj>ERA NOVA društvo s ograničenom odgovornošću za trgovinu</izvorni_sadrzaj>
    <derivirana_varijabla naziv="DomainObject.Predmet.ProtustrankaNazivFormated_1">ERA NOVA društvo s ograničenom odgovornošću za trgovinu</derivirana_varijabla>
  </DomainObject.Predmet.ProtustrankaNazivFormated>
  <DomainObject.Predmet.ProtustrankaNazivFormatedOIB>
    <izvorni_sadrzaj>ERA NOVA društvo s ograničenom odgovornošću za trgovinu, OIB 90493470819</izvorni_sadrzaj>
    <derivirana_varijabla naziv="DomainObject.Predmet.ProtustrankaNazivFormatedOIB_1">ERA NOVA društvo s ograničenom odgovornošću za trgovinu, OIB 90493470819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12844.69</izvorni_sadrzaj>
    <derivirana_varijabla naziv="DomainObject.Predmet.TrenutnaVrijednost_1">12844.69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ERA NOVA društvo s ograničenom odgovornošću za trgovinu</item>
    </izvorni_sadrzaj>
    <derivirana_varijabla naziv="DomainObject.Predmet.ProtuStrankaListFormated_1">
      <item>ERA NOVA društvo s ograničenom odgovornošću za trgovinu</item>
    </derivirana_varijabla>
  </DomainObject.Predmet.ProtuStrankaListFormated>
  <DomainObject.Predmet.ProtuStrankaListFormatedOIB>
    <izvorni_sadrzaj>
      <item>ERA NOVA društvo s ograničenom odgovornošću za trgovinu, OIB 90493470819</item>
    </izvorni_sadrzaj>
    <derivirana_varijabla naziv="DomainObject.Predmet.ProtuStrankaListFormatedOIB_1">
      <item>ERA NOVA društvo s ograničenom odgovornošću za trgovinu, OIB 90493470819</item>
    </derivirana_varijabla>
  </DomainObject.Predmet.ProtuStrankaListFormatedOIB>
  <DomainObject.Predmet.ProtuStrankaListFormatedWithAdress>
    <izvorni_sadrzaj>
      <item>ERA NOVA društvo s ograničenom odgovornošću za trgovinu, Stjepana Radića 103, 42205 Vidovec</item>
    </izvorni_sadrzaj>
    <derivirana_varijabla naziv="DomainObject.Predmet.ProtuStrankaListFormatedWithAdress_1">
      <item>ERA NOVA društvo s ograničenom odgovornošću za trgovinu, Stjepana Radića 103, 42205 Vidovec</item>
    </derivirana_varijabla>
  </DomainObject.Predmet.ProtuStrankaListFormatedWithAdress>
  <DomainObject.Predmet.ProtuStrankaListFormatedWithAdressOIB>
    <izvorni_sadrzaj>
      <item>ERA NOVA društvo s ograničenom odgovornošću za trgovinu, OIB 90493470819, Stjepana Radića 103, 42205 Vidovec</item>
    </izvorni_sadrzaj>
    <derivirana_varijabla naziv="DomainObject.Predmet.ProtuStrankaListFormatedWithAdressOIB_1">
      <item>ERA NOVA društvo s ograničenom odgovornošću za trgovinu, OIB 90493470819, Stjepana Radića 103, 42205 Vidovec</item>
    </derivirana_varijabla>
  </DomainObject.Predmet.ProtuStrankaListFormatedWithAdressOIB>
  <DomainObject.Predmet.ProtuStrankaListNazivFormated>
    <izvorni_sadrzaj>
      <item>ERA NOVA društvo s ograničenom odgovornošću za trgovinu</item>
    </izvorni_sadrzaj>
    <derivirana_varijabla naziv="DomainObject.Predmet.ProtuStrankaListNazivFormated_1">
      <item>ERA NOVA društvo s ograničenom odgovornošću za trgovinu</item>
    </derivirana_varijabla>
  </DomainObject.Predmet.ProtuStrankaListNazivFormated>
  <DomainObject.Predmet.ProtuStrankaListNazivFormatedOIB>
    <izvorni_sadrzaj>
      <item>ERA NOVA društvo s ograničenom odgovornošću za trgovinu, OIB 90493470819</item>
    </izvorni_sadrzaj>
    <derivirana_varijabla naziv="DomainObject.Predmet.ProtuStrankaListNazivFormatedOIB_1">
      <item>ERA NOVA društvo s ograničenom odgovornošću za trgovinu, OIB 90493470819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Tanja Purić Stamenković, zamjenik ŽDO</item>
      <item>ANTONIO MAĐARIĆ, direktor dužnika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Tanja Purić Stamenković, zamjenik ŽDO</item>
      <item>ANTONIO MAĐARIĆ, direktor dužnika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Tanja Purić Stamenković, zamjenik ŽDO</item>
      <item>ANTONIO MAĐARIĆ, direktor dužnika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Tanja Purić Stamenković, zamjenik ŽDO</item>
      <item>ANTONIO MAĐARIĆ, direktor dužnika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Tanja Purić Stamenković, zamjenik ŽDO</item>
      <item>ANTONIO MAĐARIĆ, direktor dužnika, Dimitrija Demetra br. 12, 42000 Varaždin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Tanja Purić Stamenković, zamjenik ŽDO</item>
      <item>ANTONIO MAĐARIĆ, direktor dužnika, Dimitrija Demetra br. 12, 42000 Varaždin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Tanja Purić Stamenković, zamjenik ŽDO</item>
      <item>ANTONIO MAĐARIĆ, direktor dužnika, Dimitrija Demetra br. 12, 42000 Varaždin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Tanja Purić Stamenković, zamjenik ŽDO</item>
      <item>ANTONIO MAĐARIĆ, direktor dužnika, Dimitrija Demetra br. 12, 42000 Varaždin</item>
    </derivirana_varijabla>
  </DomainObject.Predmet.OstaliListFormatedWithAdressOIB>
  <DomainObject.Predmet.OstaliListNazivFormated>
    <izvorni_sadrzaj>
      <item>Županijsko državno odvjetništvo</item>
      <item>Tanja Purić Stamenković, zamjenik ŽDO</item>
      <item>ANTONIO MAĐARIĆ, direktor dužnika</item>
    </izvorni_sadrzaj>
    <derivirana_varijabla naziv="DomainObject.Predmet.OstaliListNazivFormated_1">
      <item>Županijsko državno odvjetništvo</item>
      <item>Tanja Purić Stamenković, zamjenik ŽDO</item>
      <item>ANTONIO MAĐARIĆ, direktor dužnika</item>
    </derivirana_varijabla>
  </DomainObject.Predmet.OstaliListNazivFormated>
  <DomainObject.Predmet.OstaliListNazivFormatedOIB>
    <izvorni_sadrzaj>
      <item>Županijsko državno odvjetništvo</item>
      <item>Tanja Purić Stamenković, zamjenik ŽDO</item>
      <item>ANTONIO MAĐARIĆ, direktor dužnika</item>
    </izvorni_sadrzaj>
    <derivirana_varijabla naziv="DomainObject.Predmet.OstaliListNazivFormatedOIB_1">
      <item>Županijsko državno odvjetništvo</item>
      <item>Tanja Purić Stamenković, zamjenik ŽDO</item>
      <item>ANTONIO MAĐARIĆ,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St-800/2016-15</izvorni_sadrzaj>
    <derivirana_varijabla naziv="DomainObject.PoslovniBrojDokumenta_1">St-800/2016-15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ERA NOVA društvo s ograničenom odgovornošću za trgovinu</izvorni_sadrzaj>
    <derivirana_varijabla naziv="DomainObject.Predmet.ProtustrankaIDrugi_1">ERA NOVA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ERA NOVA društvo s ograničenom odgovornošću za trgovinu, OIB 90493470819, Stjepana Radića 103, 42205 Vidovec</izvorni_sadrzaj>
    <derivirana_varijabla naziv="DomainObject.Predmet.ProtustrankaIDrugiAdressOIB_1">ERA NOVA društvo s ograničenom odgovornošću za trgovinu, OIB 90493470819, Stjepana Radića 103,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ERA NOVA društvo s ograničenom odgovornošću za trgovinu</item>
      <item>RH MINISTARSTVO FINANCIJA - Porezna uprava, Područni ured sjeverna Hrvatska</item>
      <item>Županijsko državno odvjetništvo</item>
      <item>Tanja Purić Stamenković, zamjenik ŽDO</item>
      <item>ANTONIO MAĐARIĆ, direktor dužnika</item>
    </izvorni_sadrzaj>
    <derivirana_varijabla naziv="DomainObject.Predmet.SudioniciListNaziv_1">
      <item>ERA NOVA društvo s ograničenom odgovornošću za trgovinu</item>
      <item>RH MINISTARSTVO FINANCIJA - Porezna uprava, Područni ured sjeverna Hrvatska</item>
      <item>Županijsko državno odvjetništvo</item>
      <item>Tanja Purić Stamenković, zamjenik ŽDO</item>
      <item>ANTONIO MAĐARIĆ, direktor dužnika</item>
    </derivirana_varijabla>
  </DomainObject.Predmet.SudioniciListNaziv>
  <DomainObject.Predmet.SudioniciListAdressOIB>
    <izvorni_sadrzaj>
      <item>ERA NOVA društvo s ograničenom odgovornošću za trgovinu, OIB 90493470819, Stjepana Radića 103,42205 Vidovec</item>
      <item>RH MINISTARSTVO FINANCIJA - Porezna uprava, Područni ured sjeverna Hrvatska, OIB 18683136487, Graberje 1,42000 Varaždin</item>
      <item>Županijsko državno odvjetništvo, B.Radića 2,42000 Varaždin</item>
      <item>Tanja Purić Stamenković, zamjenik ŽDO</item>
      <item>ANTONIO MAĐARIĆ, direktor dužnika, Dimitrija Demetra br. 12,42000 Varaždin</item>
    </izvorni_sadrzaj>
    <derivirana_varijabla naziv="DomainObject.Predmet.SudioniciListAdressOIB_1">
      <item>ERA NOVA društvo s ograničenom odgovornošću za trgovinu, OIB 90493470819, Stjepana Radića 103,42205 Vidovec</item>
      <item>RH MINISTARSTVO FINANCIJA - Porezna uprava, Područni ured sjeverna Hrvatska, OIB 18683136487, Graberje 1,42000 Varaždin</item>
      <item>Županijsko državno odvjetništvo, B.Radića 2,42000 Varaždin</item>
      <item>Tanja Purić Stamenković, zamjenik ŽDO</item>
      <item>ANTONIO MAĐARIĆ, direktor dužnika, Dimitrija Demetra br.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FF576-C2E7-4868-AE30-F9E0BBC78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1577</properties:Characters>
  <properties:Lines>58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2018-10-10T11:15:00Z</cp:lastPrinted>
  <dcterms:modified xmlns:xsi="http://www.w3.org/2001/XMLSchema-instance" xsi:type="dcterms:W3CDTF">2018-10-10T11:15:00Z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St-800/2016-15 / Odluka - Rješenje (odluka_St-800_2016-15.docx)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