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6714f" w14:paraId="406714f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231AF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7C7D1F" w:rsidRPr="007C7D1F">
        <w:rPr>
          <w:rFonts w:hAnsi="Times New Roman" w:ascii="Times New Roman"/>
          <w:b w:val="false"/>
        </w:rPr>
        <w:t xml:space="preserve">R. H. NEKRETNINE društvo s ograničenom odgovornošću za poslovanje nekretninama, trgovinu i turistička agencija Punat, </w:t>
      </w:r>
      <w:proofErr w:type="spellStart"/>
      <w:r w:rsidR="007C7D1F" w:rsidRPr="007C7D1F">
        <w:rPr>
          <w:rFonts w:hAnsi="Times New Roman" w:ascii="Times New Roman"/>
          <w:b w:val="false"/>
        </w:rPr>
        <w:t>Frankopanska</w:t>
      </w:r>
      <w:proofErr w:type="spellEnd"/>
      <w:r w:rsidR="007C7D1F" w:rsidRPr="007C7D1F">
        <w:rPr>
          <w:rFonts w:hAnsi="Times New Roman" w:ascii="Times New Roman"/>
          <w:b w:val="false"/>
        </w:rPr>
        <w:t xml:space="preserve"> 55 ( MBS 040242191 – OIB 65706543523 )</w:t>
      </w:r>
      <w:r w:rsidR="00690835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odlučujući o prijedlogu vjerovnika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( OIB </w:t>
      </w:r>
      <w:r w:rsidR="00690835">
        <w:rPr>
          <w:rFonts w:hAnsi="Times New Roman" w:ascii="Times New Roman"/>
          <w:b w:val="false"/>
        </w:rPr>
        <w:t>52634238587</w:t>
      </w:r>
      <w:r w:rsidR="00BB0628">
        <w:rPr>
          <w:rFonts w:hAnsi="Times New Roman" w:ascii="Times New Roman"/>
          <w:b w:val="false"/>
        </w:rPr>
        <w:t xml:space="preserve"> ) zastupana po Županijskom državnom odvjetništvu u </w:t>
      </w:r>
      <w:r w:rsidR="00690835">
        <w:rPr>
          <w:rFonts w:hAnsi="Times New Roman" w:ascii="Times New Roman"/>
          <w:b w:val="false"/>
        </w:rPr>
        <w:t>Rijeci</w:t>
      </w:r>
      <w:r w:rsidR="00BB0628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7C7D1F" w:rsidP="00231AF0" w:rsidR="007C7D1F">
      <w:pPr>
        <w:jc w:val="both"/>
        <w:rPr>
          <w:rFonts w:hAnsi="Times New Roman" w:ascii="Times New Roman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2C3581" w:rsidP="006D2AD8" w:rsidR="002C3581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st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2C3581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s</w:t>
      </w:r>
      <w:r w:rsidR="002C3581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e skraćeni stečajni postupak nad dužnikom </w:t>
      </w:r>
      <w:r w:rsidR="007C7D1F" w:rsidRPr="007C7D1F">
        <w:rPr>
          <w:rFonts w:hAnsi="Times New Roman" w:ascii="Times New Roman"/>
          <w:b w:val="false"/>
        </w:rPr>
        <w:t xml:space="preserve">R. H. NEKRETNINE društvo s ograničenom odgovornošću za poslovanje nekretninama, trgovinu i turistička agencija Punat, </w:t>
      </w:r>
      <w:proofErr w:type="spellStart"/>
      <w:r w:rsidR="007C7D1F" w:rsidRPr="007C7D1F">
        <w:rPr>
          <w:rFonts w:hAnsi="Times New Roman" w:ascii="Times New Roman"/>
          <w:b w:val="false"/>
        </w:rPr>
        <w:t>Frankopanska</w:t>
      </w:r>
      <w:proofErr w:type="spellEnd"/>
      <w:r w:rsidR="007C7D1F" w:rsidRPr="007C7D1F">
        <w:rPr>
          <w:rFonts w:hAnsi="Times New Roman" w:ascii="Times New Roman"/>
          <w:b w:val="false"/>
        </w:rPr>
        <w:t xml:space="preserve"> 55 ( MBS 040242191 – OIB 65706543523 )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</w:t>
      </w:r>
      <w:r>
        <w:rPr>
          <w:rFonts w:hAnsi="Times New Roman" w:ascii="Times New Roman"/>
          <w:b w:val="false"/>
        </w:rPr>
        <w:t xml:space="preserve">. </w:t>
      </w:r>
      <w:r w:rsidR="001E3086">
        <w:rPr>
          <w:rFonts w:hAnsi="Times New Roman" w:ascii="Times New Roman"/>
          <w:b w:val="false"/>
        </w:rPr>
        <w:t xml:space="preserve">studenog </w:t>
      </w:r>
      <w:r w:rsidR="00BB0628">
        <w:rPr>
          <w:rFonts w:hAnsi="Times New Roman" w:ascii="Times New Roman"/>
          <w:b w:val="false"/>
        </w:rPr>
        <w:t xml:space="preserve">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7C7D1F" w:rsidRPr="007C7D1F">
        <w:rPr>
          <w:rFonts w:hAnsi="Times New Roman" w:ascii="Times New Roman"/>
          <w:b w:val="false"/>
        </w:rPr>
        <w:t>R. H. NEKRETNINE d</w:t>
      </w:r>
      <w:r w:rsidR="007C7D1F">
        <w:rPr>
          <w:rFonts w:hAnsi="Times New Roman" w:ascii="Times New Roman"/>
          <w:b w:val="false"/>
        </w:rPr>
        <w:t xml:space="preserve">.o.o. </w:t>
      </w:r>
      <w:r w:rsidR="007C7D1F" w:rsidRPr="007C7D1F">
        <w:rPr>
          <w:rFonts w:hAnsi="Times New Roman" w:ascii="Times New Roman"/>
          <w:b w:val="false"/>
        </w:rPr>
        <w:t xml:space="preserve">Punat, </w:t>
      </w:r>
      <w:proofErr w:type="spellStart"/>
      <w:r w:rsidR="007C7D1F" w:rsidRPr="007C7D1F">
        <w:rPr>
          <w:rFonts w:hAnsi="Times New Roman" w:ascii="Times New Roman"/>
          <w:b w:val="false"/>
        </w:rPr>
        <w:t>Frankopanska</w:t>
      </w:r>
      <w:proofErr w:type="spellEnd"/>
      <w:r w:rsidR="007C7D1F" w:rsidRPr="007C7D1F">
        <w:rPr>
          <w:rFonts w:hAnsi="Times New Roman" w:ascii="Times New Roman"/>
          <w:b w:val="false"/>
        </w:rPr>
        <w:t xml:space="preserve"> 55 (</w:t>
      </w:r>
      <w:r w:rsidR="007C7D1F">
        <w:rPr>
          <w:rFonts w:hAnsi="Times New Roman" w:ascii="Times New Roman"/>
          <w:b w:val="false"/>
        </w:rPr>
        <w:t xml:space="preserve"> </w:t>
      </w:r>
      <w:r w:rsidR="007C7D1F" w:rsidRPr="007C7D1F">
        <w:rPr>
          <w:rFonts w:hAnsi="Times New Roman" w:ascii="Times New Roman"/>
          <w:b w:val="false"/>
        </w:rPr>
        <w:t>OIB 65706543523 )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6D2AD8" w:rsidR="00BB062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zakonskom roku, vjerovnik </w:t>
      </w:r>
      <w:r w:rsidR="00BB0628" w:rsidRPr="00BB0628">
        <w:rPr>
          <w:rFonts w:hAnsi="Times New Roman" w:ascii="Times New Roman"/>
          <w:b w:val="false"/>
        </w:rPr>
        <w:t>REPUBLIK</w:t>
      </w:r>
      <w:r w:rsidR="00BB0628">
        <w:rPr>
          <w:rFonts w:hAnsi="Times New Roman" w:ascii="Times New Roman"/>
          <w:b w:val="false"/>
        </w:rPr>
        <w:t>A</w:t>
      </w:r>
      <w:r w:rsidR="00BB0628" w:rsidRPr="00BB0628">
        <w:rPr>
          <w:rFonts w:hAnsi="Times New Roman" w:ascii="Times New Roman"/>
          <w:b w:val="false"/>
        </w:rPr>
        <w:t xml:space="preserve"> HRVATSK</w:t>
      </w:r>
      <w:r w:rsidR="00BB0628">
        <w:rPr>
          <w:rFonts w:hAnsi="Times New Roman" w:ascii="Times New Roman"/>
          <w:b w:val="false"/>
        </w:rPr>
        <w:t xml:space="preserve">A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BB0628">
        <w:rPr>
          <w:rFonts w:hAnsi="Times New Roman" w:ascii="Times New Roman"/>
          <w:b w:val="false"/>
        </w:rPr>
        <w:t>a</w:t>
      </w:r>
      <w:r w:rsidR="00DE43C3">
        <w:rPr>
          <w:rFonts w:hAnsi="Times New Roman" w:ascii="Times New Roman"/>
          <w:b w:val="false"/>
        </w:rPr>
        <w:t xml:space="preserve"> </w:t>
      </w:r>
      <w:r w:rsidR="00BB0628">
        <w:rPr>
          <w:rFonts w:hAnsi="Times New Roman" w:ascii="Times New Roman"/>
          <w:b w:val="false"/>
        </w:rPr>
        <w:t xml:space="preserve">je ovom sudu </w:t>
      </w:r>
      <w:r>
        <w:rPr>
          <w:rFonts w:hAnsi="Times New Roman" w:ascii="Times New Roman"/>
          <w:b w:val="false"/>
        </w:rPr>
        <w:t>na propisanom obrascu 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uz naznaku tražbina </w:t>
      </w:r>
      <w:r w:rsidR="00690835">
        <w:rPr>
          <w:rFonts w:hAnsi="Times New Roman" w:ascii="Times New Roman"/>
          <w:b w:val="false"/>
        </w:rPr>
        <w:t xml:space="preserve">u visini od </w:t>
      </w:r>
      <w:r w:rsidR="007C7D1F">
        <w:rPr>
          <w:rFonts w:hAnsi="Times New Roman" w:ascii="Times New Roman"/>
          <w:b w:val="false"/>
        </w:rPr>
        <w:t xml:space="preserve">44.237,49 </w:t>
      </w:r>
      <w:r w:rsidR="00BB0628">
        <w:rPr>
          <w:rFonts w:hAnsi="Times New Roman" w:ascii="Times New Roman"/>
          <w:b w:val="false"/>
        </w:rPr>
        <w:t>kn na osnovu poreznih rješenja.</w:t>
      </w:r>
    </w:p>
    <w:p w:rsidRDefault="006D2AD8" w:rsidP="00084058" w:rsidR="006D2AD8" w:rsidRPr="0008405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 xml:space="preserve">Uz prijedlog </w:t>
      </w:r>
      <w:r w:rsidR="00BB0628">
        <w:rPr>
          <w:rFonts w:hAnsi="Times New Roman" w:ascii="Times New Roman"/>
          <w:b w:val="false"/>
        </w:rPr>
        <w:t>je p</w:t>
      </w:r>
      <w:r w:rsidRPr="00084058">
        <w:rPr>
          <w:rFonts w:hAnsi="Times New Roman" w:ascii="Times New Roman"/>
          <w:b w:val="false"/>
        </w:rPr>
        <w:t>rilož</w:t>
      </w:r>
      <w:r w:rsidR="00BB0628">
        <w:rPr>
          <w:rFonts w:hAnsi="Times New Roman" w:ascii="Times New Roman"/>
          <w:b w:val="false"/>
        </w:rPr>
        <w:t xml:space="preserve">ena </w:t>
      </w:r>
      <w:r w:rsidR="00DE43C3" w:rsidRPr="00084058">
        <w:rPr>
          <w:rFonts w:hAnsi="Times New Roman" w:ascii="Times New Roman"/>
          <w:b w:val="false"/>
        </w:rPr>
        <w:t>dokumentacij</w:t>
      </w:r>
      <w:r w:rsidR="00BB0628">
        <w:rPr>
          <w:rFonts w:hAnsi="Times New Roman" w:ascii="Times New Roman"/>
          <w:b w:val="false"/>
        </w:rPr>
        <w:t>a</w:t>
      </w:r>
      <w:r w:rsidR="00DE43C3" w:rsidRPr="00084058">
        <w:rPr>
          <w:rFonts w:hAnsi="Times New Roman" w:ascii="Times New Roman"/>
          <w:b w:val="false"/>
        </w:rPr>
        <w:t xml:space="preserve"> na osnovi koje </w:t>
      </w:r>
      <w:r w:rsidR="00BB0628">
        <w:rPr>
          <w:rFonts w:hAnsi="Times New Roman" w:ascii="Times New Roman"/>
          <w:b w:val="false"/>
        </w:rPr>
        <w:t xml:space="preserve">je učinjeno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DE43C3" w:rsidRPr="00084058">
        <w:rPr>
          <w:rFonts w:hAnsi="Times New Roman" w:ascii="Times New Roman"/>
          <w:b w:val="false"/>
        </w:rPr>
        <w:t>, te potvrdu FINE iz koje razvidno da je račun dužnika u blokadi.</w:t>
      </w:r>
    </w:p>
    <w:p w:rsidRDefault="00BD1D57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Predlagatelj </w:t>
      </w:r>
      <w:r w:rsidR="00BB0628">
        <w:rPr>
          <w:rFonts w:hAnsi="Times New Roman" w:ascii="Times New Roman"/>
          <w:b w:val="false"/>
        </w:rPr>
        <w:t xml:space="preserve">nije dužan </w:t>
      </w:r>
      <w:r w:rsidR="006D2AD8" w:rsidRPr="00084058">
        <w:rPr>
          <w:rFonts w:hAnsi="Times New Roman" w:ascii="Times New Roman"/>
          <w:b w:val="false"/>
        </w:rPr>
        <w:t xml:space="preserve">uplatiti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 xml:space="preserve">namirenje troškova stečajnog postupka, </w:t>
      </w:r>
      <w:r w:rsidR="00084058" w:rsidRPr="00084058">
        <w:rPr>
          <w:rFonts w:hAnsi="Times New Roman" w:ascii="Times New Roman"/>
          <w:b w:val="false"/>
        </w:rPr>
        <w:t xml:space="preserve">budući </w:t>
      </w:r>
      <w:r w:rsidR="006D5987">
        <w:rPr>
          <w:rFonts w:hAnsi="Times New Roman" w:ascii="Times New Roman"/>
          <w:b w:val="false"/>
        </w:rPr>
        <w:t xml:space="preserve">je </w:t>
      </w:r>
      <w:r w:rsidR="00084058" w:rsidRPr="00084058">
        <w:rPr>
          <w:rFonts w:hAnsi="Times New Roman" w:ascii="Times New Roman"/>
          <w:b w:val="false"/>
        </w:rPr>
        <w:t xml:space="preserve">odredbom članka 114. stavak 3. točka </w:t>
      </w:r>
      <w:r w:rsidR="00BB0628">
        <w:rPr>
          <w:rFonts w:hAnsi="Times New Roman" w:ascii="Times New Roman"/>
          <w:b w:val="false"/>
        </w:rPr>
        <w:t>3</w:t>
      </w:r>
      <w:r w:rsidR="00084058" w:rsidRPr="00084058">
        <w:rPr>
          <w:rFonts w:hAnsi="Times New Roman" w:ascii="Times New Roman"/>
          <w:b w:val="false"/>
        </w:rPr>
        <w:t xml:space="preserve">. propisano da </w:t>
      </w:r>
      <w:r w:rsidR="00084058" w:rsidRPr="00084058">
        <w:rPr>
          <w:rFonts w:hAnsi="Times New Roman" w:ascii="Times New Roman"/>
          <w:b w:val="false"/>
          <w:lang w:eastAsia="hr-HR"/>
        </w:rPr>
        <w:t>predujam iz stavka 1. tog članka ni</w:t>
      </w:r>
      <w:r w:rsidR="00BB0628">
        <w:rPr>
          <w:rFonts w:hAnsi="Times New Roman" w:ascii="Times New Roman"/>
          <w:b w:val="false"/>
          <w:lang w:eastAsia="hr-HR"/>
        </w:rPr>
        <w:t>je dužna platiti Republika Hrvatska.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431. </w:t>
      </w:r>
      <w:r w:rsidR="006D2AD8" w:rsidRPr="00084058">
        <w:rPr>
          <w:rFonts w:hAnsi="Times New Roman" w:ascii="Times New Roman"/>
          <w:b w:val="false"/>
        </w:rPr>
        <w:lastRenderedPageBreak/>
        <w:t>SZ</w:t>
      </w:r>
      <w:r w:rsidR="00084058">
        <w:rPr>
          <w:rFonts w:hAnsi="Times New Roman" w:ascii="Times New Roman"/>
          <w:b w:val="false"/>
        </w:rPr>
        <w:t xml:space="preserve"> </w:t>
      </w:r>
      <w:r w:rsidR="006D2AD8" w:rsidRPr="00084058">
        <w:rPr>
          <w:rFonts w:hAnsi="Times New Roman" w:ascii="Times New Roman"/>
          <w:b w:val="false"/>
        </w:rPr>
        <w:t xml:space="preserve">sud će obustaviti skraćeni stečajni postupak i odgovarajućom primjenom općih 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20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vjerovniku ŽDO </w:t>
      </w:r>
      <w:r w:rsidR="00690835">
        <w:rPr>
          <w:rFonts w:hAnsi="Times New Roman" w:ascii="Times New Roman"/>
          <w:b w:val="false"/>
          <w:sz w:val="20"/>
          <w:szCs w:val="20"/>
        </w:rPr>
        <w:t xml:space="preserve">Rijeka </w:t>
      </w:r>
      <w:bookmarkStart w:name="_GoBack" w:id="0"/>
      <w:bookmarkEnd w:id="0"/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20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538D" w:rsidP="00231AF0" w:rsidR="0042538D">
      <w:r>
        <w:separator/>
      </w:r>
    </w:p>
  </w:endnote>
  <w:endnote w:id="0" w:type="continuationSeparator">
    <w:p w:rsidRDefault="0042538D" w:rsidP="00231AF0" w:rsidR="004253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108775747"/>
      <w:docPartObj>
        <w:docPartGallery w:val="Page Numbers (Bottom of Page)"/>
        <w:docPartUnique/>
      </w:docPartObj>
    </w:sdtPr>
    <w:sdtContent>
      <w:p w:rsidRDefault="00170FDA" w:rsidR="00170FD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F17">
          <w:rPr>
            <w:noProof/>
          </w:rPr>
          <w:t>2</w:t>
        </w:r>
        <w:r>
          <w:fldChar w:fldCharType="end"/>
        </w:r>
      </w:p>
    </w:sdtContent>
  </w:sdt>
  <w:p w:rsidRDefault="00170FDA" w:rsidR="00170FD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538D" w:rsidP="00231AF0" w:rsidR="0042538D">
      <w:r>
        <w:separator/>
      </w:r>
    </w:p>
  </w:footnote>
  <w:footnote w:id="0" w:type="continuationSeparator">
    <w:p w:rsidRDefault="0042538D" w:rsidP="00231AF0" w:rsidR="004253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1E3086">
      <w:rPr>
        <w:rFonts w:hAnsi="Times New Roman" w:ascii="Times New Roman"/>
        <w:b w:val="false"/>
      </w:rPr>
      <w:t>5</w:t>
    </w:r>
    <w:r w:rsidR="007C7D1F">
      <w:rPr>
        <w:rFonts w:hAnsi="Times New Roman" w:ascii="Times New Roman"/>
        <w:b w:val="false"/>
      </w:rPr>
      <w:t>80</w:t>
    </w:r>
    <w:r>
      <w:rPr>
        <w:rFonts w:hAnsi="Times New Roman" w:ascii="Times New Roman"/>
        <w:b w:val="false"/>
      </w:rPr>
      <w:t>/15-</w:t>
    </w:r>
    <w:r w:rsidR="00997248">
      <w:rPr>
        <w:rFonts w:hAnsi="Times New Roman" w:ascii="Times New Roman"/>
        <w:b w:val="false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84058"/>
    <w:rsid w:val="000C5F81"/>
    <w:rsid w:val="000C6442"/>
    <w:rsid w:val="000D027A"/>
    <w:rsid w:val="00122697"/>
    <w:rsid w:val="00124DD0"/>
    <w:rsid w:val="00137240"/>
    <w:rsid w:val="00170FDA"/>
    <w:rsid w:val="001A4BDA"/>
    <w:rsid w:val="001D18A9"/>
    <w:rsid w:val="001E3086"/>
    <w:rsid w:val="001F6C6D"/>
    <w:rsid w:val="00231AF0"/>
    <w:rsid w:val="00242A56"/>
    <w:rsid w:val="002521B2"/>
    <w:rsid w:val="00264ED3"/>
    <w:rsid w:val="00277B4A"/>
    <w:rsid w:val="002C3581"/>
    <w:rsid w:val="002F34C6"/>
    <w:rsid w:val="00320D2D"/>
    <w:rsid w:val="003500E8"/>
    <w:rsid w:val="00352ABF"/>
    <w:rsid w:val="003677B5"/>
    <w:rsid w:val="003A0AD1"/>
    <w:rsid w:val="003B7B26"/>
    <w:rsid w:val="0042538D"/>
    <w:rsid w:val="0049758C"/>
    <w:rsid w:val="004D0E65"/>
    <w:rsid w:val="00512FF5"/>
    <w:rsid w:val="00524F17"/>
    <w:rsid w:val="00544581"/>
    <w:rsid w:val="00590C8C"/>
    <w:rsid w:val="00595D02"/>
    <w:rsid w:val="005A6018"/>
    <w:rsid w:val="005D32C6"/>
    <w:rsid w:val="005E437E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C7CB5"/>
    <w:rsid w:val="007C7D1F"/>
    <w:rsid w:val="00836933"/>
    <w:rsid w:val="00875E96"/>
    <w:rsid w:val="00972D18"/>
    <w:rsid w:val="0098534D"/>
    <w:rsid w:val="00997248"/>
    <w:rsid w:val="009B532A"/>
    <w:rsid w:val="009D66F4"/>
    <w:rsid w:val="00A5342B"/>
    <w:rsid w:val="00A5606C"/>
    <w:rsid w:val="00AA0122"/>
    <w:rsid w:val="00AA5417"/>
    <w:rsid w:val="00AB73F7"/>
    <w:rsid w:val="00B27523"/>
    <w:rsid w:val="00B451E7"/>
    <w:rsid w:val="00BA1C5A"/>
    <w:rsid w:val="00BB0628"/>
    <w:rsid w:val="00BD1D57"/>
    <w:rsid w:val="00BE04B8"/>
    <w:rsid w:val="00C3456C"/>
    <w:rsid w:val="00C44CDD"/>
    <w:rsid w:val="00C521EA"/>
    <w:rsid w:val="00C63788"/>
    <w:rsid w:val="00CC20E3"/>
    <w:rsid w:val="00D37019"/>
    <w:rsid w:val="00D42E28"/>
    <w:rsid w:val="00D626EC"/>
    <w:rsid w:val="00DA40B4"/>
    <w:rsid w:val="00DE343F"/>
    <w:rsid w:val="00DE43C3"/>
    <w:rsid w:val="00E61B66"/>
    <w:rsid w:val="00E67A16"/>
    <w:rsid w:val="00EA1F9F"/>
    <w:rsid w:val="00EF667E"/>
    <w:rsid w:val="00F24856"/>
    <w:rsid w:val="00FA3041"/>
    <w:rsid w:val="00FD033A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58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C35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5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5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5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58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C35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5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5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5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St-580/2015</izvorni_sadrzaj>
    <derivirana_varijabla naziv="DomainObject.Predmet.OznakaBroj_1">St-580/2015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 H. NEKRETNINE d.o.o. Punat</izvorni_sadrzaj>
    <derivirana_varijabla naziv="DomainObject.Predmet.ProtustrankaFormated_1">  R. H. NEKRETNINE d.o.o. Punat</derivirana_varijabla>
  </DomainObject.Predmet.ProtustrankaFormated>
  <DomainObject.Predmet.ProtustrankaFormatedOIB>
    <izvorni_sadrzaj>  R. H. NEKRETNINE d.o.o. Punat, OIB 65706543523</izvorni_sadrzaj>
    <derivirana_varijabla naziv="DomainObject.Predmet.ProtustrankaFormatedOIB_1">  R. H. NEKRETNINE d.o.o. Punat, OIB 65706543523</derivirana_varijabla>
  </DomainObject.Predmet.ProtustrankaFormatedOIB>
  <DomainObject.Predmet.ProtustrankaFormatedWithAdress>
    <izvorni_sadrzaj> R. H. NEKRETNINE d.o.o. Punat, Frankopanska 55, 51500 Punat</izvorni_sadrzaj>
    <derivirana_varijabla naziv="DomainObject.Predmet.ProtustrankaFormatedWithAdress_1"> R. H. NEKRETNINE d.o.o. Punat, Frankopanska 55, 51500 Punat</derivirana_varijabla>
  </DomainObject.Predmet.ProtustrankaFormatedWithAdress>
  <DomainObject.Predmet.ProtustrankaFormatedWithAdressOIB>
    <izvorni_sadrzaj> R. H. NEKRETNINE d.o.o. Punat, OIB 65706543523, Frankopanska 55, 51500 Punat</izvorni_sadrzaj>
    <derivirana_varijabla naziv="DomainObject.Predmet.ProtustrankaFormatedWithAdressOIB_1"> R. H. NEKRETNINE d.o.o. Punat, OIB 65706543523, Frankopanska 55, 51500 Punat</derivirana_varijabla>
  </DomainObject.Predmet.ProtustrankaFormatedWithAdressOIB>
  <DomainObject.Predmet.ProtustrankaWithAdress>
    <izvorni_sadrzaj>R. H. NEKRETNINE d.o.o. Punat Frankopanska 55, 51500 Punat</izvorni_sadrzaj>
    <derivirana_varijabla naziv="DomainObject.Predmet.ProtustrankaWithAdress_1">R. H. NEKRETNINE d.o.o. Punat Frankopanska 55, 51500 Punat</derivirana_varijabla>
  </DomainObject.Predmet.ProtustrankaWithAdress>
  <DomainObject.Predmet.ProtustrankaWithAdressOIB>
    <izvorni_sadrzaj>R. H. NEKRETNINE d.o.o. Punat, OIB 65706543523, Frankopanska 55, 51500 Punat</izvorni_sadrzaj>
    <derivirana_varijabla naziv="DomainObject.Predmet.ProtustrankaWithAdressOIB_1">R. H. NEKRETNINE d.o.o. Punat, OIB 65706543523, Frankopanska 55, 51500 Punat</derivirana_varijabla>
  </DomainObject.Predmet.ProtustrankaWithAdressOIB>
  <DomainObject.Predmet.ProtustrankaNazivFormated>
    <izvorni_sadrzaj>R. H. NEKRETNINE d.o.o. Punat</izvorni_sadrzaj>
    <derivirana_varijabla naziv="DomainObject.Predmet.ProtustrankaNazivFormated_1">R. H. NEKRETNINE d.o.o. Punat</derivirana_varijabla>
  </DomainObject.Predmet.ProtustrankaNazivFormated>
  <DomainObject.Predmet.ProtustrankaNazivFormatedOIB>
    <izvorni_sadrzaj>R. H. NEKRETNINE d.o.o. Punat, OIB 65706543523</izvorni_sadrzaj>
    <derivirana_varijabla naziv="DomainObject.Predmet.ProtustrankaNazivFormatedOIB_1">R. H. NEKRETNINE d.o.o. Punat, OIB 65706543523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R. H. NEKRETNINE d.o.o. Punat</item>
    </izvorni_sadrzaj>
    <derivirana_varijabla naziv="DomainObject.Predmet.ProtuStrankaListFormated_1">
      <item>R. H. NEKRETNINE d.o.o. Punat</item>
    </derivirana_varijabla>
  </DomainObject.Predmet.ProtuStrankaListFormated>
  <DomainObject.Predmet.ProtuStrankaListFormatedOIB>
    <izvorni_sadrzaj>
      <item>R. H. NEKRETNINE d.o.o. Punat, OIB 65706543523</item>
    </izvorni_sadrzaj>
    <derivirana_varijabla naziv="DomainObject.Predmet.ProtuStrankaListFormatedOIB_1">
      <item>R. H. NEKRETNINE d.o.o. Punat, OIB 65706543523</item>
    </derivirana_varijabla>
  </DomainObject.Predmet.ProtuStrankaListFormatedOIB>
  <DomainObject.Predmet.ProtuStrankaListFormatedWithAdress>
    <izvorni_sadrzaj>
      <item>R. H. NEKRETNINE d.o.o. Punat, Frankopanska 55, 51500 Punat</item>
    </izvorni_sadrzaj>
    <derivirana_varijabla naziv="DomainObject.Predmet.ProtuStrankaListFormatedWithAdress_1">
      <item>R. H. NEKRETNINE d.o.o. Punat, Frankopanska 55, 51500 Punat</item>
    </derivirana_varijabla>
  </DomainObject.Predmet.ProtuStrankaListFormatedWithAdress>
  <DomainObject.Predmet.ProtuStrankaListFormatedWithAdressOIB>
    <izvorni_sadrzaj>
      <item>R. H. NEKRETNINE d.o.o. Punat, OIB 65706543523, Frankopanska 55, 51500 Punat</item>
    </izvorni_sadrzaj>
    <derivirana_varijabla naziv="DomainObject.Predmet.ProtuStrankaListFormatedWithAdressOIB_1">
      <item>R. H. NEKRETNINE d.o.o. Punat, OIB 65706543523, Frankopanska 55, 51500 Punat</item>
    </derivirana_varijabla>
  </DomainObject.Predmet.ProtuStrankaListFormatedWithAdressOIB>
  <DomainObject.Predmet.ProtuStrankaListNazivFormated>
    <izvorni_sadrzaj>
      <item>R. H. NEKRETNINE d.o.o. Punat</item>
    </izvorni_sadrzaj>
    <derivirana_varijabla naziv="DomainObject.Predmet.ProtuStrankaListNazivFormated_1">
      <item>R. H. NEKRETNINE d.o.o. Punat</item>
    </derivirana_varijabla>
  </DomainObject.Predmet.ProtuStrankaListNazivFormated>
  <DomainObject.Predmet.ProtuStrankaListNazivFormatedOIB>
    <izvorni_sadrzaj>
      <item>R. H. NEKRETNINE d.o.o. Punat, OIB 65706543523</item>
    </izvorni_sadrzaj>
    <derivirana_varijabla naziv="DomainObject.Predmet.ProtuStrankaListNazivFormatedOIB_1">
      <item>R. H. NEKRETNINE d.o.o. Punat, OIB 65706543523</item>
    </derivirana_varijabla>
  </DomainObject.Predmet.ProtuStrankaListNazivFormatedOIB>
  <DomainObject.Predmet.OstaliListFormated>
    <izvorni_sadrzaj>
      <item>Rainer Hutz</item>
    </izvorni_sadrzaj>
    <derivirana_varijabla naziv="DomainObject.Predmet.OstaliListFormated_1">
      <item>Rainer Hutz</item>
    </derivirana_varijabla>
  </DomainObject.Predmet.OstaliListFormated>
  <DomainObject.Predmet.OstaliListFormatedOIB>
    <izvorni_sadrzaj>
      <item>Rainer Hutz, OIB 24504793462</item>
    </izvorni_sadrzaj>
    <derivirana_varijabla naziv="DomainObject.Predmet.OstaliListFormatedOIB_1">
      <item>Rainer Hutz, OIB 24504793462</item>
    </derivirana_varijabla>
  </DomainObject.Predmet.OstaliListFormatedOIB>
  <DomainObject.Predmet.OstaliListFormatedWithAdress>
    <izvorni_sadrzaj>
      <item>Rainer Hutz, Speicherstrasse 9, 60327 Frankfurt am Main</item>
    </izvorni_sadrzaj>
    <derivirana_varijabla naziv="DomainObject.Predmet.OstaliListFormatedWithAdress_1">
      <item>Rainer Hutz, Speicherstrasse 9, 60327 Frankfurt am Main</item>
    </derivirana_varijabla>
  </DomainObject.Predmet.OstaliListFormatedWithAdress>
  <DomainObject.Predmet.OstaliListFormatedWithAdressOIB>
    <izvorni_sadrzaj>
      <item>Rainer Hutz, OIB 24504793462, Speicherstrasse 9, 60327 Frankfurt am Main</item>
    </izvorni_sadrzaj>
    <derivirana_varijabla naziv="DomainObject.Predmet.OstaliListFormatedWithAdressOIB_1">
      <item>Rainer Hutz, OIB 24504793462, Speicherstrasse 9, 60327 Frankfurt am Main</item>
    </derivirana_varijabla>
  </DomainObject.Predmet.OstaliListFormatedWithAdressOIB>
  <DomainObject.Predmet.OstaliListNazivFormated>
    <izvorni_sadrzaj>
      <item>Rainer Hutz</item>
    </izvorni_sadrzaj>
    <derivirana_varijabla naziv="DomainObject.Predmet.OstaliListNazivFormated_1">
      <item>Rainer Hutz</item>
    </derivirana_varijabla>
  </DomainObject.Predmet.OstaliListNazivFormated>
  <DomainObject.Predmet.OstaliListNazivFormatedOIB>
    <izvorni_sadrzaj>
      <item>Rainer Hutz, OIB 24504793462</item>
    </izvorni_sadrzaj>
    <derivirana_varijabla naziv="DomainObject.Predmet.OstaliListNazivFormatedOIB_1">
      <item>Rainer Hutz, OIB 24504793462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R. H. NEKRETNINE d.o.o. Punat</izvorni_sadrzaj>
    <derivirana_varijabla naziv="DomainObject.Predmet.ProtustrankaIDrugi_1">R. H. NEKRETNINE d.o.o. Punat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R. H. NEKRETNINE d.o.o. Punat, OIB 65706543523, Frankopanska 55, 51500 Punat</izvorni_sadrzaj>
    <derivirana_varijabla naziv="DomainObject.Predmet.ProtustrankaIDrugiAdressOIB_1">R. H. NEKRETNINE d.o.o. Punat, OIB 65706543523, Frankopanska 55, 51500 Punat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R. H. NEKRETNINE d.o.o. Punat</item>
      <item>Rainer Hutz</item>
    </izvorni_sadrzaj>
    <derivirana_varijabla naziv="DomainObject.Predmet.SudioniciListNaziv_1">
      <item>FINA Rijeka</item>
      <item>R. H. NEKRETNINE d.o.o. Punat</item>
      <item>Rainer Hutz</item>
    </derivirana_varijabla>
  </DomainObject.Predmet.SudioniciListNaziv>
  <DomainObject.Predmet.SudioniciListAdressOIB>
    <izvorni_sadrzaj>
      <item>FINA Rijeka, OIB 85821130368, F. Kurelca 8,51000 Rijeka</item>
      <item>R. H. NEKRETNINE d.o.o. Punat, OIB 65706543523, Frankopanska 55,51500 Punat</item>
      <item>Rainer Hutz, OIB 24504793462, Speicherstrasse 9,60327 Frankfurt am Main</item>
    </izvorni_sadrzaj>
    <derivirana_varijabla naziv="DomainObject.Predmet.SudioniciListAdressOIB_1">
      <item>FINA Rijeka, OIB 85821130368, F. Kurelca 8,51000 Rijeka</item>
      <item>R. H. NEKRETNINE d.o.o. Punat, OIB 65706543523, Frankopanska 55,51500 Punat</item>
      <item>Rainer Hutz, OIB 24504793462, Speicherstrasse 9,60327 Frankfurt am Main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65706543523</item>
      <item>, OIB 24504793462</item>
    </izvorni_sadrzaj>
    <derivirana_varijabla naziv="DomainObject.Predmet.SudioniciListNazivOIB_1">
      <item>, OIB 85821130368</item>
      <item>, OIB 65706543523</item>
      <item>, OIB 24504793462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546</properties:Words>
  <properties:Characters>2994</properties:Characters>
  <properties:Lines>85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2016-12-20T13:10:00Z</dcterms:created>
  <dc:creator>Jasna Radulović</dc:creator>
  <cp:lastModifiedBy>Tanja Fidel</cp:lastModifiedBy>
  <cp:lastPrinted>2016-12-20T13:37:00Z</cp:lastPrinted>
  <dcterms:modified xmlns:xsi="http://www.w3.org/2001/XMLSchema-instance" xsi:type="dcterms:W3CDTF">2016-12-20T13:38:00Z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