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7bad" w14:paraId="e7c7bad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42D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2D2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1D42D2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03FE3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Cornix  grupa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