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135f" w14:paraId="bdd135f" w:rsidRDefault="009A06B9" w:rsidP="009A06B9" w:rsidR="009A06B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6B9" w:rsidP="009A06B9" w:rsidR="009A06B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06B9" w:rsidP="009A06B9" w:rsidR="009A06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06B9" w:rsidP="009A06B9" w:rsidR="009A06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A06B9" w:rsidP="009A06B9" w:rsidR="009A06B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06B9" w:rsidP="009A06B9" w:rsidR="009A06B9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9A06B9" w:rsidP="009A06B9" w:rsidR="009A06B9" w:rsidRPr="005D578C">
      <w:pPr>
        <w:jc w:val="center"/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9A06B9" w:rsidP="009A06B9" w:rsidR="009A06B9" w:rsidRPr="005D578C">
      <w:pPr>
        <w:rPr>
          <w:rFonts w:cs="Times New Roman" w:eastAsia="Times New Roman"/>
          <w:szCs w:val="24"/>
        </w:rPr>
      </w:pPr>
    </w:p>
    <w:p w:rsidRDefault="009A06B9" w:rsidP="009A06B9" w:rsidR="009A06B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C81FF6">
        <w:rPr>
          <w:rFonts w:cs="Times New Roman" w:eastAsia="Times New Roman"/>
          <w:szCs w:val="24"/>
        </w:rPr>
        <w:t xml:space="preserve">BOOT SERVICE H. R. B. d. o. o. Rovinj, </w:t>
      </w:r>
      <w:proofErr w:type="spellStart"/>
      <w:r w:rsidR="00C81FF6">
        <w:rPr>
          <w:rFonts w:cs="Times New Roman" w:eastAsia="Times New Roman"/>
          <w:szCs w:val="24"/>
        </w:rPr>
        <w:t>Kokuletovica</w:t>
      </w:r>
      <w:proofErr w:type="spellEnd"/>
      <w:r w:rsidR="00C81FF6">
        <w:rPr>
          <w:rFonts w:cs="Times New Roman" w:eastAsia="Times New Roman"/>
          <w:szCs w:val="24"/>
        </w:rPr>
        <w:t xml:space="preserve"> 91 A, OIB </w:t>
      </w:r>
      <w:r w:rsidR="00C81FF6" w:rsidRPr="001D6FE8">
        <w:rPr>
          <w:rFonts w:cs="Times New Roman" w:eastAsia="Times New Roman"/>
          <w:szCs w:val="24"/>
        </w:rPr>
        <w:t>19646832438</w:t>
      </w:r>
      <w:r w:rsidR="00C81FF6" w:rsidRPr="00D04320">
        <w:rPr>
          <w:rFonts w:cs="Times New Roman" w:eastAsia="Times New Roman"/>
          <w:szCs w:val="24"/>
        </w:rPr>
        <w:t>,</w:t>
      </w:r>
      <w:r w:rsidR="00C81FF6">
        <w:rPr>
          <w:rFonts w:cs="Times New Roman" w:eastAsia="Times New Roman"/>
          <w:szCs w:val="24"/>
        </w:rPr>
        <w:t xml:space="preserve"> MBS </w:t>
      </w:r>
      <w:r w:rsidR="00C81FF6" w:rsidRPr="001D6FE8">
        <w:rPr>
          <w:rFonts w:cs="Times New Roman" w:eastAsia="Times New Roman"/>
          <w:szCs w:val="24"/>
        </w:rPr>
        <w:t>040324445</w:t>
      </w:r>
      <w:r>
        <w:rPr>
          <w:rFonts w:cs="Times New Roman" w:eastAsia="Times New Roman"/>
          <w:szCs w:val="24"/>
        </w:rPr>
        <w:t>, 18. svibnja 2016.</w:t>
      </w:r>
    </w:p>
    <w:p w:rsidRDefault="009A06B9" w:rsidP="009A06B9" w:rsidR="009A06B9" w:rsidRPr="005D578C">
      <w:pPr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9A06B9" w:rsidP="009A06B9" w:rsidR="009A06B9" w:rsidRPr="005D578C">
      <w:pPr>
        <w:rPr>
          <w:rFonts w:cs="Times New Roman" w:eastAsia="Times New Roman"/>
          <w:szCs w:val="24"/>
        </w:rPr>
      </w:pPr>
    </w:p>
    <w:p w:rsidRDefault="009A06B9" w:rsidP="009A06B9" w:rsidR="009A06B9" w:rsidRPr="000D0413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dužnik da u roku od osam dana od dostave ovog zaključka, sukladno navodima iznijetim u </w:t>
      </w:r>
      <w:r w:rsidR="00C81FF6">
        <w:rPr>
          <w:rFonts w:cs="Times New Roman" w:eastAsia="Times New Roman"/>
          <w:szCs w:val="24"/>
        </w:rPr>
        <w:t xml:space="preserve">podnesku </w:t>
      </w:r>
      <w:r>
        <w:rPr>
          <w:rFonts w:cs="Times New Roman" w:eastAsia="Times New Roman"/>
          <w:szCs w:val="24"/>
        </w:rPr>
        <w:t xml:space="preserve">od 12. </w:t>
      </w:r>
      <w:r w:rsidR="00C81FF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2016., u spis dostavi potvrdu Financijske agencije o danima neprekidne blokade i nepodmirenim obvezama dužnika na dan izdavanja potvrde iz koje će proizlaziti da dužnik više nema evidentiranih osnova za plaćanje u neprekinutom razdoblju od 120 dana, odnosno drugu javnu ili javno ovjerovljenu ispravu o namirenju dužnih tražbina.</w:t>
      </w:r>
    </w:p>
    <w:p w:rsidRDefault="009A06B9" w:rsidP="009A06B9" w:rsidR="009A06B9" w:rsidRPr="005D578C">
      <w:pPr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06B9" w:rsidP="009A06B9" w:rsidR="009A06B9">
      <w:pPr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A06B9" w:rsidP="009A06B9" w:rsidR="009A06B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C81FF6">
        <w:rPr>
          <w:rFonts w:cs="Times New Roman" w:eastAsia="Times New Roman"/>
          <w:szCs w:val="24"/>
        </w:rPr>
        <w:t>, v. r.</w:t>
      </w:r>
    </w:p>
    <w:p w:rsidRDefault="009A06B9" w:rsidP="009A06B9" w:rsidR="009A06B9">
      <w:pPr>
        <w:jc w:val="left"/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jc w:val="left"/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A06B9" w:rsidP="009A06B9" w:rsidR="009A06B9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9A06B9" w:rsidP="009A06B9" w:rsidR="009A06B9">
      <w:pPr>
        <w:rPr>
          <w:rFonts w:cs="Times New Roman" w:eastAsia="Times New Roman"/>
          <w:szCs w:val="24"/>
        </w:rPr>
      </w:pPr>
    </w:p>
    <w:p w:rsidRDefault="009A06B9" w:rsidP="009A06B9" w:rsidR="009A06B9" w:rsidRPr="005D578C">
      <w:pPr>
        <w:rPr>
          <w:rFonts w:cs="Times New Roman" w:eastAsia="Times New Roman"/>
          <w:szCs w:val="24"/>
        </w:rPr>
      </w:pPr>
    </w:p>
    <w:p w:rsidRDefault="009A06B9" w:rsidP="009A06B9" w:rsidR="009A06B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81FF6" w:rsidP="009A06B9" w:rsidR="009A06B9" w:rsidRPr="0073711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dužnik,</w:t>
      </w:r>
    </w:p>
    <w:p w:rsidRDefault="009A06B9" w:rsidP="009A06B9" w:rsidR="009A06B9" w:rsidRPr="00541D0E">
      <w:pPr>
        <w:rPr>
          <w:rFonts w:eastAsiaTheme="minorHAnsi"/>
          <w:lang w:eastAsia="en-US"/>
        </w:rPr>
      </w:pPr>
      <w:r>
        <w:t xml:space="preserve">2. mrežna stranica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9A06B9" w:rsidP="009A06B9" w:rsidR="009A06B9" w:rsidRPr="00541D0E">
      <w:pPr>
        <w:rPr>
          <w:rFonts w:eastAsiaTheme="minorHAnsi"/>
          <w:lang w:eastAsia="en-US"/>
        </w:rPr>
      </w:pPr>
    </w:p>
    <w:p w:rsidRDefault="009A06B9" w:rsidP="009A06B9" w:rsidR="009A06B9"/>
    <w:p w:rsidRDefault="009A06B9" w:rsidP="009A06B9" w:rsidR="009A06B9"/>
    <w:p w:rsidRDefault="009A06B9" w:rsidP="009A06B9" w:rsidR="009A06B9"/>
    <w:p w:rsidRDefault="009A06B9" w:rsidP="009A06B9" w:rsidR="009A06B9"/>
    <w:p w:rsidRDefault="009A06B9" w:rsidP="009A06B9" w:rsidR="009A06B9"/>
    <w:p w:rsidRDefault="009A06B9" w:rsidP="009A06B9" w:rsidR="009A06B9"/>
    <w:p w:rsidRDefault="009A06B9" w:rsidP="009A06B9" w:rsidR="009A06B9"/>
    <w:p w:rsidRDefault="009A06B9" w:rsidP="009A06B9" w:rsidR="009A06B9"/>
    <w:p w:rsidRDefault="004F5027" w:rsidR="004F5027"/>
    <w:sectPr w:rsidSect="009A06B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6B9" w:rsidP="009A06B9" w:rsidR="009A06B9">
      <w:r>
        <w:separator/>
      </w:r>
    </w:p>
  </w:endnote>
  <w:endnote w:id="0" w:type="continuationSeparator">
    <w:p w:rsidRDefault="009A06B9" w:rsidP="009A06B9" w:rsidR="009A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6B9" w:rsidP="009A06B9" w:rsidR="009A06B9">
      <w:r>
        <w:separator/>
      </w:r>
    </w:p>
  </w:footnote>
  <w:footnote w:id="0" w:type="continuationSeparator">
    <w:p w:rsidRDefault="009A06B9" w:rsidP="009A06B9" w:rsidR="009A0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6B9" w:rsidP="009A06B9" w:rsidR="009A06B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FF6" w:rsidP="009A06B9" w:rsidR="009A06B9" w:rsidRPr="00A074C3">
    <w:pPr>
      <w:pStyle w:val="Zaglavlje"/>
      <w:jc w:val="right"/>
      <w:rPr>
        <w:szCs w:val="24"/>
      </w:rPr>
    </w:pPr>
    <w:r>
      <w:rPr>
        <w:szCs w:val="24"/>
      </w:rPr>
      <w:t>10 St-95/2016-9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E1E"/>
    <w:rsid w:val="004F5027"/>
    <w:rsid w:val="00973E1E"/>
    <w:rsid w:val="009A06B9"/>
    <w:rsid w:val="00C37BE6"/>
    <w:rsid w:val="00C81FF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6B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6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06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6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6B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06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06B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B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7BE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7B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7B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6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6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06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6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6B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06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06B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B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7BE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7B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7B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BOOT SERVICE H.R.B. ROVINJ</izvorni_sadrzaj>
    <derivirana_varijabla naziv="DomainObject.Predmet.ProtustrankaFormated_1">  BOOT SERVICE H.R.B. ROVINJ</derivirana_varijabla>
  </DomainObject.Predmet.ProtustrankaFormated>
  <DomainObject.Predmet.ProtustrankaFormatedOIB>
    <izvorni_sadrzaj>  BOOT SERVICE H.R.B. ROVINJ, OIB 19646832438</izvorni_sadrzaj>
    <derivirana_varijabla naziv="DomainObject.Predmet.ProtustrankaFormatedOIB_1">  BOOT SERVICE H.R.B. ROVINJ, OIB 19646832438</derivirana_varijabla>
  </DomainObject.Predmet.ProtustrankaFormatedOIB>
  <DomainObject.Predmet.ProtustrankaFormatedWithAdress>
    <izvorni_sadrzaj> BOOT SERVICE H.R.B. ROVINJ, Kokuletovica/91 A, 52210 Rovinj</izvorni_sadrzaj>
    <derivirana_varijabla naziv="DomainObject.Predmet.ProtustrankaFormatedWithAdress_1"> BOOT SERVICE H.R.B. ROVINJ, Kokuletovica/91 A, 52210 Rovinj</derivirana_varijabla>
  </DomainObject.Predmet.ProtustrankaFormatedWithAdress>
  <DomainObject.Predmet.ProtustrankaFormatedWithAdressOIB>
    <izvorni_sadrzaj> BOOT SERVICE H.R.B. ROVINJ, OIB 19646832438, Kokuletovica/91 A, 52210 Rovinj</izvorni_sadrzaj>
    <derivirana_varijabla naziv="DomainObject.Predmet.ProtustrankaFormatedWithAdressOIB_1"> BOOT SERVICE H.R.B. ROVINJ, OIB 19646832438, Kokuletovica/91 A, 52210 Rovinj</derivirana_varijabla>
  </DomainObject.Predmet.ProtustrankaFormatedWithAdressOIB>
  <DomainObject.Predmet.ProtustrankaWithAdress>
    <izvorni_sadrzaj>BOOT SERVICE H.R.B. ROVINJ Kokuletovica/91 A, 52210 Rovinj</izvorni_sadrzaj>
    <derivirana_varijabla naziv="DomainObject.Predmet.ProtustrankaWithAdress_1">BOOT SERVICE H.R.B. ROVINJ Kokuletovica/91 A, 52210 Rovinj</derivirana_varijabla>
  </DomainObject.Predmet.ProtustrankaWithAdress>
  <DomainObject.Predmet.ProtustrankaWithAdressOIB>
    <izvorni_sadrzaj>BOOT SERVICE H.R.B. ROVINJ, OIB 19646832438, Kokuletovica/91 A, 52210 Rovinj</izvorni_sadrzaj>
    <derivirana_varijabla naziv="DomainObject.Predmet.ProtustrankaWithAdressOIB_1">BOOT SERVICE H.R.B. ROVINJ, OIB 19646832438, Kokuletovica/91 A, 52210 Rovinj</derivirana_varijabla>
  </DomainObject.Predmet.ProtustrankaWithAdressOIB>
  <DomainObject.Predmet.ProtustrankaNazivFormated>
    <izvorni_sadrzaj>BOOT SERVICE H.R.B. ROVINJ</izvorni_sadrzaj>
    <derivirana_varijabla naziv="DomainObject.Predmet.ProtustrankaNazivFormated_1">BOOT SERVICE H.R.B. ROVINJ</derivirana_varijabla>
  </DomainObject.Predmet.ProtustrankaNazivFormated>
  <DomainObject.Predmet.ProtustrankaNazivFormatedOIB>
    <izvorni_sadrzaj>BOOT SERVICE H.R.B. ROVINJ, OIB 19646832438</izvorni_sadrzaj>
    <derivirana_varijabla naziv="DomainObject.Predmet.ProtustrankaNazivFormatedOIB_1">BOOT SERVICE H.R.B. ROVINJ, OIB 19646832438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208.07</izvorni_sadrzaj>
    <derivirana_varijabla naziv="DomainObject.Predmet.TrenutnaVrijednost_1">208.07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BOOT SERVICE H.R.B. ROVINJ</item>
    </izvorni_sadrzaj>
    <derivirana_varijabla naziv="DomainObject.Predmet.ProtuStrankaListFormated_1">
      <item>BOOT SERVICE H.R.B. ROVINJ</item>
    </derivirana_varijabla>
  </DomainObject.Predmet.ProtuStrankaListFormated>
  <DomainObject.Predmet.ProtuStrankaListFormatedOIB>
    <izvorni_sadrzaj>
      <item>BOOT SERVICE H.R.B. ROVINJ, OIB 19646832438</item>
    </izvorni_sadrzaj>
    <derivirana_varijabla naziv="DomainObject.Predmet.ProtuStrankaListFormatedOIB_1">
      <item>BOOT SERVICE H.R.B. ROVINJ, OIB 19646832438</item>
    </derivirana_varijabla>
  </DomainObject.Predmet.ProtuStrankaListFormatedOIB>
  <DomainObject.Predmet.ProtuStrankaListFormatedWithAdress>
    <izvorni_sadrzaj>
      <item>BOOT SERVICE H.R.B. ROVINJ, Kokuletovica/91 A, 52210 Rovinj</item>
    </izvorni_sadrzaj>
    <derivirana_varijabla naziv="DomainObject.Predmet.ProtuStrankaListFormatedWithAdress_1">
      <item>BOOT SERVICE H.R.B. ROVINJ, Kokuletovica/91 A, 52210 Rovinj</item>
    </derivirana_varijabla>
  </DomainObject.Predmet.ProtuStrankaListFormatedWithAdress>
  <DomainObject.Predmet.ProtuStrankaListFormatedWithAdressOIB>
    <izvorni_sadrzaj>
      <item>BOOT SERVICE H.R.B. ROVINJ, OIB 19646832438, Kokuletovica/91 A, 52210 Rovinj</item>
    </izvorni_sadrzaj>
    <derivirana_varijabla naziv="DomainObject.Predmet.ProtuStrankaListFormatedWithAdressOIB_1">
      <item>BOOT SERVICE H.R.B. ROVINJ, OIB 19646832438, Kokuletovica/91 A, 52210 Rovinj</item>
    </derivirana_varijabla>
  </DomainObject.Predmet.ProtuStrankaListFormatedWithAdressOIB>
  <DomainObject.Predmet.ProtuStrankaListNazivFormated>
    <izvorni_sadrzaj>
      <item>BOOT SERVICE H.R.B. ROVINJ</item>
    </izvorni_sadrzaj>
    <derivirana_varijabla naziv="DomainObject.Predmet.ProtuStrankaListNazivFormated_1">
      <item>BOOT SERVICE H.R.B. ROVINJ</item>
    </derivirana_varijabla>
  </DomainObject.Predmet.ProtuStrankaListNazivFormated>
  <DomainObject.Predmet.ProtuStrankaListNazivFormatedOIB>
    <izvorni_sadrzaj>
      <item>BOOT SERVICE H.R.B. ROVINJ, OIB 19646832438</item>
    </izvorni_sadrzaj>
    <derivirana_varijabla naziv="DomainObject.Predmet.ProtuStrankaListNazivFormatedOIB_1">
      <item>BOOT SERVICE H.R.B. ROVINJ, OIB 19646832438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BOOT SERVICE H.R.B. ROVINJ</izvorni_sadrzaj>
    <derivirana_varijabla naziv="DomainObject.Predmet.ProtustrankaIDrugi_1">BOOT SERVICE H.R.B.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BOOT SERVICE H.R.B. ROVINJ, OIB 19646832438, Kokuletovica/91 A, 52210 Rovinj</izvorni_sadrzaj>
    <derivirana_varijabla naziv="DomainObject.Predmet.ProtustrankaIDrugiAdressOIB_1">BOOT SERVICE H.R.B. ROVINJ, OIB 19646832438, Kokuletovica/91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St-95/2016-5</izvorni_sadrzaj>
    <derivirana_varijabla naziv="DomainObject.Predmet.OdlukaRjesenje.Oznaka_1">St-95/2016-5</derivirana_varijabla>
  </DomainObject.Predmet.OdlukaRjesenje.Oznaka>
  <DomainObject.Predmet.SudioniciListNaziv>
    <izvorni_sadrzaj>
      <item>FINANCIJSKA AGENCIJA, RC RIJEKA, PODRUŽNICA PULA, PULA</item>
      <item>BOOT SERVICE H.R.B. ROVINJ</item>
    </izvorni_sadrzaj>
    <derivirana_varijabla naziv="DomainObject.Predmet.SudioniciListNaziv_1">
      <item>FINANCIJSKA AGENCIJA, RC RIJEKA, PODRUŽNICA PULA, PULA</item>
      <item>BOOT SERVICE H.R.B.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BOOT SERVICE H.R.B. ROVINJ, OIB 19646832438, Kokuletovica/91 A,52210 Rovinj</item>
    </izvorni_sadrzaj>
    <derivirana_varijabla naziv="DomainObject.Predmet.SudioniciListAdressOIB_1">
      <item>FINANCIJSKA AGENCIJA, RC RIJEKA, PODRUŽNICA PULA, PULA, OIB 85821130368, Ulica grada Vukovara 70,10000 Zagreb</item>
      <item>BOOT SERVICE H.R.B. ROVINJ, OIB 19646832438, Kokuletovica/91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19646832438</item>
    </izvorni_sadrzaj>
    <derivirana_varijabla naziv="DomainObject.Predmet.SudioniciListNazivOIB_1">
      <item>, OIB 85821130368</item>
      <item>, OIB 19646832438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919</properties:Characters>
  <properties:Lines>45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2016-05-18T06:20:00Z</dcterms:created>
  <dc:creator>Mihaela Kaligari</dc:creator>
  <dc:description/>
  <cp:keywords/>
  <cp:lastModifiedBy>Sanja Lakošeljac</cp:lastModifiedBy>
  <cp:lastPrinted>2016-05-19T06:43:00Z</cp:lastPrinted>
  <dcterms:modified xmlns:xsi="http://www.w3.org/2001/XMLSchema-instance" xsi:type="dcterms:W3CDTF">2016-05-19T06:43:00Z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