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4ed0" w14:paraId="1024ed0" w:rsidRDefault="00D81D2D" w:rsidP="00D81D2D" w:rsidR="00905680" w:rsidRPr="0090568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D81D2D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33204F">
        <w:rPr>
          <w:rFonts w:cs="Times New Roman" w:eastAsia="Times New Roman"/>
          <w:lang w:eastAsia="hr-HR"/>
        </w:rPr>
        <w:t>KLIPAN d.o.o., Zagreb, Svačićev trg 12, OIB: 41187435431</w:t>
      </w:r>
      <w:r w:rsidR="00FF653A">
        <w:rPr>
          <w:rFonts w:cs="Times New Roman" w:eastAsia="Times New Roman"/>
          <w:lang w:eastAsia="hr-HR"/>
        </w:rPr>
        <w:t xml:space="preserve">, </w:t>
      </w:r>
      <w:r w:rsidR="00152C4B">
        <w:rPr>
          <w:rFonts w:cs="Times New Roman" w:eastAsia="Times New Roman"/>
          <w:lang w:eastAsia="hr-HR"/>
        </w:rPr>
        <w:t>1</w:t>
      </w:r>
      <w:r w:rsidR="0033204F">
        <w:rPr>
          <w:rFonts w:cs="Times New Roman" w:eastAsia="Times New Roman"/>
          <w:lang w:eastAsia="hr-HR"/>
        </w:rPr>
        <w:t>2</w:t>
      </w:r>
      <w:r w:rsidR="00152C4B">
        <w:rPr>
          <w:rFonts w:cs="Times New Roman" w:eastAsia="Times New Roman"/>
          <w:lang w:eastAsia="hr-HR"/>
        </w:rPr>
        <w:t>. prosinca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3204F">
        <w:rPr>
          <w:rFonts w:cs="Times New Roman" w:eastAsia="Times New Roman"/>
          <w:lang w:eastAsia="hr-HR"/>
        </w:rPr>
        <w:t>KLIPAN d.o.o., Zagreb, Svačićev trg 12, OIB: 41187435431</w:t>
      </w:r>
      <w:r w:rsidR="00FF653A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33204F">
        <w:rPr>
          <w:rFonts w:cs="Times New Roman" w:eastAsia="Times New Roman"/>
          <w:lang w:eastAsia="hr-HR"/>
        </w:rPr>
        <w:t>4</w:t>
      </w:r>
      <w:r w:rsidR="00152C4B">
        <w:rPr>
          <w:rFonts w:cs="Times New Roman" w:eastAsia="Times New Roman"/>
          <w:lang w:eastAsia="hr-HR"/>
        </w:rPr>
        <w:t>0.000</w:t>
      </w:r>
      <w:r w:rsidR="000D542F">
        <w:rPr>
          <w:rFonts w:cs="Times New Roman" w:eastAsia="Times New Roman"/>
          <w:lang w:eastAsia="hr-HR"/>
        </w:rPr>
        <w:t>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3204F">
        <w:rPr>
          <w:rFonts w:cs="Times New Roman" w:eastAsia="Times New Roman"/>
          <w:color w:val="000000"/>
          <w:lang w:eastAsia="hr-HR"/>
        </w:rPr>
        <w:t>6113</w:t>
      </w:r>
      <w:r w:rsidR="00A66CDB">
        <w:rPr>
          <w:rFonts w:cs="Times New Roman" w:eastAsia="Times New Roman"/>
          <w:color w:val="000000"/>
          <w:lang w:eastAsia="hr-HR"/>
        </w:rPr>
        <w:t>-201</w:t>
      </w:r>
      <w:r w:rsidR="0033204F">
        <w:rPr>
          <w:rFonts w:cs="Times New Roman" w:eastAsia="Times New Roman"/>
          <w:color w:val="000000"/>
          <w:lang w:eastAsia="hr-HR"/>
        </w:rPr>
        <w:t>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0D542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</w:t>
      </w:r>
      <w:r w:rsidR="00CC70BA">
        <w:rPr>
          <w:rFonts w:cs="Times New Roman" w:eastAsia="Times New Roman"/>
          <w:lang w:eastAsia="hr-HR"/>
        </w:rPr>
        <w:t>.</w:t>
      </w:r>
      <w:r w:rsidR="00152C4B">
        <w:rPr>
          <w:rFonts w:cs="Times New Roman" w:eastAsia="Times New Roman"/>
          <w:lang w:eastAsia="hr-HR"/>
        </w:rPr>
        <w:t>110</w:t>
      </w:r>
      <w:r>
        <w:rPr>
          <w:rFonts w:cs="Times New Roman" w:eastAsia="Times New Roman"/>
          <w:lang w:eastAsia="hr-HR"/>
        </w:rPr>
        <w:t>. st.1.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</w:t>
      </w:r>
      <w:r w:rsidR="00152C4B">
        <w:rPr>
          <w:rFonts w:cs="Times New Roman" w:eastAsia="Times New Roman"/>
          <w:lang w:eastAsia="hr-HR"/>
        </w:rPr>
        <w:t>prijedlog za otvaranje</w:t>
      </w:r>
      <w:r w:rsidR="00CC70BA">
        <w:rPr>
          <w:rFonts w:cs="Times New Roman" w:eastAsia="Times New Roman"/>
          <w:lang w:eastAsia="hr-HR"/>
        </w:rPr>
        <w:t xml:space="preserve">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="0033204F">
        <w:rPr>
          <w:rFonts w:cs="Times New Roman" w:eastAsia="Times New Roman"/>
          <w:lang w:eastAsia="hr-HR"/>
        </w:rPr>
        <w:t>KLIPAN d.o.o., Zagreb, Svačićev trg 12, OIB: 41187435431</w:t>
      </w:r>
      <w:r>
        <w:rPr>
          <w:rFonts w:cs="Times New Roman" w:eastAsia="Times New Roman"/>
          <w:lang w:eastAsia="hr-HR"/>
        </w:rPr>
        <w:t xml:space="preserve">, </w:t>
      </w:r>
      <w:r w:rsidR="0033204F">
        <w:rPr>
          <w:rFonts w:cs="Times New Roman" w:eastAsia="Times New Roman"/>
          <w:lang w:eastAsia="hr-HR"/>
        </w:rPr>
        <w:t>26. rujna 2016</w:t>
      </w:r>
      <w:r>
        <w:rPr>
          <w:rFonts w:cs="Times New Roman" w:eastAsia="Times New Roman"/>
          <w:lang w:eastAsia="hr-HR"/>
        </w:rPr>
        <w:t>.</w:t>
      </w: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Hrvatske agencije za civilno zrakoplovstvo </w:t>
      </w:r>
      <w:r w:rsidR="00D81D2D">
        <w:rPr>
          <w:rFonts w:cs="Times New Roman" w:eastAsia="Times New Roman"/>
          <w:lang w:eastAsia="hr-HR"/>
        </w:rPr>
        <w:t>od</w:t>
      </w:r>
      <w:r>
        <w:rPr>
          <w:rFonts w:cs="Times New Roman" w:eastAsia="Times New Roman"/>
          <w:lang w:eastAsia="hr-HR"/>
        </w:rPr>
        <w:t xml:space="preserve"> 30. listopada 2</w:t>
      </w:r>
      <w:r w:rsidR="00D81D2D">
        <w:rPr>
          <w:rFonts w:cs="Times New Roman" w:eastAsia="Times New Roman"/>
          <w:lang w:eastAsia="hr-HR"/>
        </w:rPr>
        <w:t>0</w:t>
      </w:r>
      <w:r>
        <w:rPr>
          <w:rFonts w:cs="Times New Roman" w:eastAsia="Times New Roman"/>
          <w:lang w:eastAsia="hr-HR"/>
        </w:rPr>
        <w:t>17. proizlazi da dužnik nema u svom vlasništvu zrakoplov (list 12 spisa).</w:t>
      </w: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uvjerenja Policijske uprave zagrebačke od 27. listopada 2017. proizlazi da je dužnik evidentiran kao vlasnik tri vozila i to marke FIAT, godina proizvodnje 1999., odjavljeno 2014. godine, marke OPEL VECTRA, godina proizvodnje 1997., odjavljen 2012. godine i teretni automobil marke FIAT, godina proizvodnje 1997., odjavljeno 2012. godine (list 13 spisa).</w:t>
      </w: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Ministarstva mora, prometa i infrastrukture proizlazi da dužnik nije upisan kao vlasnik broda, brodice, jahte, čamca i sl. (list 14 spisa).</w:t>
      </w: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04F" w:rsidP="008550F1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podneska Središnjeg klirinškog depozitarnog društva d.d. od 9. studenog 2017. proizlazi da dužnik nema račun nematerijaliziranih vrijednosnih papira (list 15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33204F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0D542F" w:rsidP="008550F1" w:rsidR="000D542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3204F" w:rsidP="006A5C9A" w:rsidR="00F83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Ovosudnim rješenjem poslovni broj St-6113/16 od 26. rujna 2018. imenovan je privremeni stečajni upravitelj Irena Kelava koja je u svom izvješću navela da kod dužnika postoji stečajni razlog nesposobnosti za plaćanje, a da dužnik nema imovine koja bi bila dovoljna za vođenje stečajnog postupka, te je u dopuni izvješća navedeno kako predlaže da sud pozove vjerovnike na uplatu predujma za otvaranje i nastavak stečajnog postupka koji bi za razdoblje od šest mjeseci iznosio 40.000,00 kn, a troškovi se odnose na troškove prethodnog postupka u iznosu od 10.000,00 kn, izrade žiga u iznosu od 150,00 kn, otvaranja žiro računa u iznosu od 55,00 kn, ostale troškove u iznosu od 4.795,00 kn, knjigovodstvene usluge u iznosu od 5.000,00 kn, nagradu stečajnom upravitelju u iznosu od 15.000,00 kn bruto te arhiviranje dokumentacije u iznosu od 5.000,00 kn.</w:t>
      </w:r>
    </w:p>
    <w:p w:rsidRDefault="0033204F" w:rsidP="006A5C9A" w:rsidR="003320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</w:t>
      </w:r>
      <w:r w:rsidR="0033204F">
        <w:rPr>
          <w:rFonts w:cs="Times New Roman" w:eastAsia="Times New Roman"/>
          <w:lang w:eastAsia="hr-HR"/>
        </w:rPr>
        <w:t>4</w:t>
      </w:r>
      <w:r w:rsidR="00152C4B">
        <w:rPr>
          <w:rFonts w:cs="Times New Roman" w:eastAsia="Times New Roman"/>
          <w:lang w:eastAsia="hr-HR"/>
        </w:rPr>
        <w:t>0.000</w:t>
      </w:r>
      <w:r w:rsidR="00856C9F">
        <w:rPr>
          <w:rFonts w:cs="Times New Roman" w:eastAsia="Times New Roman"/>
          <w:lang w:eastAsia="hr-HR"/>
        </w:rPr>
        <w:t>,</w:t>
      </w:r>
      <w:r w:rsidR="00F71615">
        <w:rPr>
          <w:rFonts w:cs="Times New Roman" w:eastAsia="Times New Roman"/>
          <w:lang w:eastAsia="hr-HR"/>
        </w:rPr>
        <w:t>00 kn</w:t>
      </w:r>
      <w:r w:rsidR="0033204F">
        <w:rPr>
          <w:rFonts w:cs="Times New Roman" w:eastAsia="Times New Roman"/>
          <w:lang w:eastAsia="hr-HR"/>
        </w:rPr>
        <w:t>, p</w:t>
      </w:r>
      <w:r w:rsidR="00856C9F">
        <w:rPr>
          <w:rFonts w:cs="Times New Roman" w:eastAsia="Times New Roman"/>
          <w:lang w:eastAsia="hr-HR"/>
        </w:rPr>
        <w:t>rema specifikaciji privremenog stečajnog upravitelja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452952">
        <w:rPr>
          <w:rFonts w:cs="Times New Roman" w:eastAsia="Times New Roman"/>
          <w:lang w:eastAsia="hr-HR"/>
        </w:rPr>
        <w:t>1</w:t>
      </w:r>
      <w:r w:rsidR="0033204F">
        <w:rPr>
          <w:rFonts w:cs="Times New Roman" w:eastAsia="Times New Roman"/>
          <w:lang w:eastAsia="hr-HR"/>
        </w:rPr>
        <w:t>2</w:t>
      </w:r>
      <w:r w:rsidR="00452952">
        <w:rPr>
          <w:rFonts w:cs="Times New Roman" w:eastAsia="Times New Roman"/>
          <w:lang w:eastAsia="hr-HR"/>
        </w:rPr>
        <w:t>. prosinca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D81D2D" w:rsidR="00D81D2D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D81D2D">
        <w:rPr>
          <w:rFonts w:cs="Times New Roman" w:eastAsia="Times New Roman"/>
          <w:lang w:eastAsia="hr-HR"/>
        </w:rPr>
        <w:t>, v.r.</w:t>
      </w:r>
    </w:p>
    <w:p w:rsidRDefault="00D81D2D" w:rsidP="00D81D2D" w:rsidR="00D81D2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1D2D" w:rsidP="00D81D2D" w:rsidR="00D81D2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Draženka Prpić</w:t>
      </w:r>
    </w:p>
    <w:p w:rsidRDefault="00905680" w:rsidP="00D81D2D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963" w:rsidP="00537B78" w:rsidR="00016963">
      <w:r>
        <w:separator/>
      </w:r>
    </w:p>
  </w:endnote>
  <w:endnote w:id="0" w:type="continuationSeparator">
    <w:p w:rsidRDefault="00016963" w:rsidP="00537B78" w:rsidR="00016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963" w:rsidP="00537B78" w:rsidR="00016963">
      <w:r>
        <w:separator/>
      </w:r>
    </w:p>
  </w:footnote>
  <w:footnote w:id="0" w:type="continuationSeparator">
    <w:p w:rsidRDefault="00016963" w:rsidP="00537B78" w:rsidR="000169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D2D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3204F">
      <w:t>6113/16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D0F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6963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42F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C4B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04F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952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6C9F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83C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DC3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D2D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1615"/>
    <w:rsid w:val="00F7436B"/>
    <w:rsid w:val="00F76470"/>
    <w:rsid w:val="00F800BB"/>
    <w:rsid w:val="00F81FFF"/>
    <w:rsid w:val="00F823DC"/>
    <w:rsid w:val="00F83951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6113</izvorni_sadrzaj>
    <derivirana_varijabla naziv="DomainObject.Predmet.Broj_1">6113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St-6113/2016</izvorni_sadrzaj>
    <derivirana_varijabla naziv="DomainObject.Predmet.OznakaBroj_1">St-6113/2016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KLIPAN d.o.o. zastupanog po punomoćniku BORIS KOPČIĆ</izvorni_sadrzaj>
    <derivirana_varijabla naziv="DomainObject.Predmet.ProtustrankaFormated_1">  KLIPAN d.o.o. zastupanog po punomoćniku BORIS KOPČIĆ</derivirana_varijabla>
  </DomainObject.Predmet.ProtustrankaFormated>
  <DomainObject.Predmet.ProtustrankaFormatedOIB>
    <izvorni_sadrzaj>  KLIPAN d.o.o., OIB 41187435431 zastupanog po punomoćniku BORIS KOPČIĆ</izvorni_sadrzaj>
    <derivirana_varijabla naziv="DomainObject.Predmet.ProtustrankaFormatedOIB_1">  KLIPAN d.o.o., OIB 41187435431 zastupanog po punomoćniku BORIS KOPČIĆ</derivirana_varijabla>
  </DomainObject.Predmet.ProtustrankaFormatedOIB>
  <DomainObject.Predmet.ProtustrankaFormatedWithAdress>
    <izvorni_sadrzaj> KLIPAN d.o.o., Svačićev trg 12, 10000 Zagreb zastupanog po punomoćniku BORIS KOPČIĆ</izvorni_sadrzaj>
    <derivirana_varijabla naziv="DomainObject.Predmet.ProtustrankaFormatedWithAdress_1"> KLIPAN d.o.o., Svačićev trg 12, 10000 Zagreb zastupanog po punomoćniku BORIS KOPČIĆ</derivirana_varijabla>
  </DomainObject.Predmet.ProtustrankaFormatedWithAdress>
  <DomainObject.Predmet.ProtustrankaFormatedWithAdressOIB>
    <izvorni_sadrzaj> KLIPAN d.o.o., OIB 41187435431, Svačićev trg 12, 10000 Zagreb zastupanog po punomoćniku BORIS KOPČIĆ</izvorni_sadrzaj>
    <derivirana_varijabla naziv="DomainObject.Predmet.ProtustrankaFormatedWithAdressOIB_1"> KLIPAN d.o.o., OIB 41187435431, Svačićev trg 12, 10000 Zagreb zastupanog po punomoćniku BORIS KOPČIĆ</derivirana_varijabla>
  </DomainObject.Predmet.ProtustrankaFormatedWithAdressOIB>
  <DomainObject.Predmet.ProtustrankaWithAdress>
    <izvorni_sadrzaj>KLIPAN d.o.o. Svačićev trg 12, 10000 Zagreb</izvorni_sadrzaj>
    <derivirana_varijabla naziv="DomainObject.Predmet.ProtustrankaWithAdress_1">KLIPAN d.o.o. Svačićev trg 12, 10000 Zagreb</derivirana_varijabla>
  </DomainObject.Predmet.ProtustrankaWithAdress>
  <DomainObject.Predmet.ProtustrankaWithAdressOIB>
    <izvorni_sadrzaj>KLIPAN d.o.o., OIB 41187435431, Svačićev trg 12, 10000 Zagreb</izvorni_sadrzaj>
    <derivirana_varijabla naziv="DomainObject.Predmet.ProtustrankaWithAdressOIB_1">KLIPAN d.o.o., OIB 41187435431, Svačićev trg 12, 10000 Zagreb</derivirana_varijabla>
  </DomainObject.Predmet.ProtustrankaWithAdressOIB>
  <DomainObject.Predmet.ProtustrankaNazivFormated>
    <izvorni_sadrzaj>KLIPAN d.o.o.</izvorni_sadrzaj>
    <derivirana_varijabla naziv="DomainObject.Predmet.ProtustrankaNazivFormated_1">KLIPAN d.o.o.</derivirana_varijabla>
  </DomainObject.Predmet.ProtustrankaNazivFormated>
  <DomainObject.Predmet.ProtustrankaNazivFormatedOIB>
    <izvorni_sadrzaj>KLIPAN d.o.o., OIB 41187435431</izvorni_sadrzaj>
    <derivirana_varijabla naziv="DomainObject.Predmet.ProtustrankaNazivFormatedOIB_1">KLIPAN d.o.o., OIB 41187435431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KLIPAN d.o.o. zastupanog po punomoćniku BORIS KOPČIĆ</item>
    </izvorni_sadrzaj>
    <derivirana_varijabla naziv="DomainObject.Predmet.ProtuStrankaListFormated_1">
      <item>KLIPAN d.o.o. zastupanog po punomoćniku BORIS KOPČIĆ</item>
    </derivirana_varijabla>
  </DomainObject.Predmet.ProtuStrankaListFormated>
  <DomainObject.Predmet.ProtuStrankaListFormatedOIB>
    <izvorni_sadrzaj>
      <item>KLIPAN d.o.o., OIB 41187435431 zastupanog po punomoćniku BORIS KOPČIĆ</item>
    </izvorni_sadrzaj>
    <derivirana_varijabla naziv="DomainObject.Predmet.ProtuStrankaListFormatedOIB_1">
      <item>KLIPAN d.o.o., OIB 41187435431 zastupanog po punomoćniku BORIS KOPČIĆ</item>
    </derivirana_varijabla>
  </DomainObject.Predmet.ProtuStrankaListFormatedOIB>
  <DomainObject.Predmet.ProtuStrankaListFormatedWithAdress>
    <izvorni_sadrzaj>
      <item>KLIPAN d.o.o., Svačićev trg 12, 10000 Zagreb zastupanog po punomoćniku BORIS KOPČIĆ</item>
    </izvorni_sadrzaj>
    <derivirana_varijabla naziv="DomainObject.Predmet.ProtuStrankaListFormatedWithAdress_1">
      <item>KLIPAN d.o.o., Svačićev trg 12, 10000 Zagreb zastupanog po punomoćniku BORIS KOPČIĆ</item>
    </derivirana_varijabla>
  </DomainObject.Predmet.ProtuStrankaListFormatedWithAdress>
  <DomainObject.Predmet.ProtuStrankaListFormatedWithAdressOIB>
    <izvorni_sadrzaj>
      <item>KLIPAN d.o.o., OIB 41187435431, Svačićev trg 12, 10000 Zagreb zastupanog po punomoćniku BORIS KOPČIĆ</item>
    </izvorni_sadrzaj>
    <derivirana_varijabla naziv="DomainObject.Predmet.ProtuStrankaListFormatedWithAdressOIB_1">
      <item>KLIPAN d.o.o., OIB 41187435431, Svačićev trg 12, 10000 Zagreb zastupanog po punomoćniku BORIS KOPČIĆ</item>
    </derivirana_varijabla>
  </DomainObject.Predmet.ProtuStrankaListFormatedWithAdressOIB>
  <DomainObject.Predmet.ProtuStrankaListNazivFormated>
    <izvorni_sadrzaj>
      <item>KLIPAN d.o.o.</item>
    </izvorni_sadrzaj>
    <derivirana_varijabla naziv="DomainObject.Predmet.ProtuStrankaListNazivFormated_1">
      <item>KLIPAN d.o.o.</item>
    </derivirana_varijabla>
  </DomainObject.Predmet.ProtuStrankaListNazivFormated>
  <DomainObject.Predmet.ProtuStrankaListNazivFormatedOIB>
    <izvorni_sadrzaj>
      <item>KLIPAN d.o.o., OIB 41187435431</item>
    </izvorni_sadrzaj>
    <derivirana_varijabla naziv="DomainObject.Predmet.ProtuStrankaListNazivFormatedOIB_1">
      <item>KLIPAN d.o.o., OIB 41187435431</item>
    </derivirana_varijabla>
  </DomainObject.Predmet.ProtuStrankaListNazivFormatedOIB>
  <DomainObject.Predmet.OstaliListFormated>
    <izvorni_sadrzaj>
      <item>BORIS KOPČIĆ punomoćnik sudionika u postupku KLIPAN d.o.o.</item>
    </izvorni_sadrzaj>
    <derivirana_varijabla naziv="DomainObject.Predmet.OstaliListFormated_1">
      <item>BORIS KOPČIĆ punomoćnik sudionika u postupku KLIPAN d.o.o.</item>
    </derivirana_varijabla>
  </DomainObject.Predmet.OstaliListFormated>
  <DomainObject.Predmet.OstaliListFormatedOIB>
    <izvorni_sadrzaj>
      <item>BORIS KOPČIĆ, OIB 91893972633 punomoćnik sudionika u postupku KLIPAN d.o.o.</item>
    </izvorni_sadrzaj>
    <derivirana_varijabla naziv="DomainObject.Predmet.OstaliListFormatedOIB_1">
      <item>BORIS KOPČIĆ, OIB 91893972633 punomoćnik sudionika u postupku KLIPAN d.o.o.</item>
    </derivirana_varijabla>
  </DomainObject.Predmet.OstaliListFormatedOIB>
  <DomainObject.Predmet.OstaliListFormatedWithAdress>
    <izvorni_sadrzaj>
      <item>BORIS KOPČIĆ, Svačićev trg 12, 10000 Zagreb punomoćnik sudionika u postupku KLIPAN d.o.o.</item>
    </izvorni_sadrzaj>
    <derivirana_varijabla naziv="DomainObject.Predmet.OstaliListFormatedWithAdress_1">
      <item>BORIS KOPČIĆ, Svačićev trg 12, 10000 Zagreb punomoćnik sudionika u postupku KLIPAN d.o.o.</item>
    </derivirana_varijabla>
  </DomainObject.Predmet.OstaliListFormatedWithAdress>
  <DomainObject.Predmet.OstaliListFormatedWithAdressOIB>
    <izvorni_sadrzaj>
      <item>BORIS KOPČIĆ, OIB 91893972633, Svačićev trg 12, 10000 Zagreb punomoćnik sudionika u postupku KLIPAN d.o.o.</item>
    </izvorni_sadrzaj>
    <derivirana_varijabla naziv="DomainObject.Predmet.OstaliListFormatedWithAdressOIB_1">
      <item>BORIS KOPČIĆ, OIB 91893972633, Svačićev trg 12, 10000 Zagreb punomoćnik sudionika u postupku KLIPAN d.o.o.</item>
    </derivirana_varijabla>
  </DomainObject.Predmet.OstaliListFormatedWithAdressOIB>
  <DomainObject.Predmet.OstaliListNazivFormated>
    <izvorni_sadrzaj>
      <item>BORIS KOPČIĆ</item>
    </izvorni_sadrzaj>
    <derivirana_varijabla naziv="DomainObject.Predmet.OstaliListNazivFormated_1">
      <item>BORIS KOPČIĆ</item>
    </derivirana_varijabla>
  </DomainObject.Predmet.OstaliListNazivFormated>
  <DomainObject.Predmet.OstaliListNazivFormatedOIB>
    <izvorni_sadrzaj>
      <item>BORIS KOPČIĆ, OIB 91893972633</item>
    </izvorni_sadrzaj>
    <derivirana_varijabla naziv="DomainObject.Predmet.OstaliListNazivFormatedOIB_1">
      <item>BORIS KOPČIĆ, OIB 91893972633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KLIPAN d.o.o.</izvorni_sadrzaj>
    <derivirana_varijabla naziv="DomainObject.Predmet.ProtustrankaIDrugi_1">KLIPAN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KLIPAN d.o.o., OIB 41187435431, Svačićev trg 12, 10000 Zagreb</izvorni_sadrzaj>
    <derivirana_varijabla naziv="DomainObject.Predmet.ProtustrankaIDrugiAdressOIB_1">KLIPAN d.o.o., OIB 41187435431, Svačićev trg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KLIPAN d.o.o.</item>
      <item>BORIS KOPČIĆ</item>
    </izvorni_sadrzaj>
    <derivirana_varijabla naziv="DomainObject.Predmet.SudioniciListNaziv_1">
      <item>FINA Regionalni centar Zagreb</item>
      <item>KLIPAN d.o.o.</item>
      <item>BORIS KOPČIĆ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KLIPAN d.o.o., OIB 41187435431, Svačićev trg 12,10000 Zagreb</item>
      <item>BORIS KOPČIĆ, OIB 91893972633, Svačićev trg 12,10000 Zagreb</item>
    </izvorni_sadrzaj>
    <derivirana_varijabla naziv="DomainObject.Predmet.SudioniciListAdressOIB_1">
      <item>FINA Regionalni centar Zagreb, OIB 85821130368, Trg svibanjskih žrtava 1995. br. 1,10000 Zagreb</item>
      <item>KLIPAN d.o.o., OIB 41187435431, Svačićev trg 12,10000 Zagreb</item>
      <item>BORIS KOPČIĆ, OIB 91893972633, Svačićev trg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D53E33-AEDF-451F-94DF-5943F22A5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3450</properties:Characters>
  <properties:Lines>85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2018-12-12T12:53:00Z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2018-12-12T12:56:00Z</cp:lastPrinted>
  <dcterms:modified xmlns:xsi="http://www.w3.org/2001/XMLSchema-instance" xsi:type="dcterms:W3CDTF">2018-12-12T12:56:00Z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PREDUJMA-St-6113-16 i privremeni upravitelj.docx)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