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5af2" w14:paraId="5805af2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810D9E">
        <w:rPr>
          <w:rFonts w:cstheme="majorBidi" w:hAnsiTheme="majorBidi" w:asciiTheme="majorBidi"/>
          <w:szCs w:val="24"/>
          <w:lang w:val="hr-HR"/>
        </w:rPr>
        <w:t>4</w:t>
      </w:r>
      <w:r w:rsidR="00A90DEA">
        <w:rPr>
          <w:rFonts w:cstheme="majorBidi" w:hAnsiTheme="majorBidi" w:asciiTheme="majorBidi"/>
          <w:szCs w:val="24"/>
          <w:lang w:val="hr-HR"/>
        </w:rPr>
        <w:t>/2017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810D9E">
        <w:rPr>
          <w:rFonts w:cstheme="majorBidi" w:hAnsiTheme="majorBidi" w:asciiTheme="majorBidi"/>
          <w:szCs w:val="24"/>
          <w:lang w:val="hr-HR"/>
        </w:rPr>
        <w:t xml:space="preserve"> </w:t>
      </w:r>
      <w:r w:rsidR="00810D9E" w:rsidRPr="00810D9E">
        <w:rPr>
          <w:rFonts w:cstheme="majorBidi" w:hAnsiTheme="majorBidi" w:asciiTheme="majorBidi"/>
          <w:szCs w:val="24"/>
          <w:lang w:val="hr-HR"/>
        </w:rPr>
        <w:t xml:space="preserve">SALUTI SERVIS d.o.o., Zagreb, </w:t>
      </w:r>
      <w:proofErr w:type="spellStart"/>
      <w:r w:rsidR="00810D9E" w:rsidRPr="00810D9E">
        <w:rPr>
          <w:rFonts w:cstheme="majorBidi" w:hAnsiTheme="majorBidi" w:asciiTheme="majorBidi"/>
          <w:szCs w:val="24"/>
          <w:lang w:val="hr-HR"/>
        </w:rPr>
        <w:t>Hektorović</w:t>
      </w:r>
      <w:r w:rsidR="00810D9E">
        <w:rPr>
          <w:rFonts w:cstheme="majorBidi" w:hAnsiTheme="majorBidi" w:asciiTheme="majorBidi"/>
          <w:szCs w:val="24"/>
          <w:lang w:val="hr-HR"/>
        </w:rPr>
        <w:t>eva</w:t>
      </w:r>
      <w:proofErr w:type="spellEnd"/>
      <w:r w:rsidR="00810D9E">
        <w:rPr>
          <w:rFonts w:cstheme="majorBidi" w:hAnsiTheme="majorBidi" w:asciiTheme="majorBidi"/>
          <w:szCs w:val="24"/>
          <w:lang w:val="hr-HR"/>
        </w:rPr>
        <w:t xml:space="preserve"> ulica 2, OIB: 54895053879,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397F4B">
        <w:rPr>
          <w:rFonts w:cstheme="majorBidi" w:hAnsiTheme="majorBidi" w:asciiTheme="majorBidi"/>
          <w:szCs w:val="24"/>
          <w:lang w:val="hr-HR"/>
        </w:rPr>
        <w:t>dana 25</w:t>
      </w:r>
      <w:r w:rsidR="0066355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810D9E">
        <w:rPr>
          <w:rFonts w:hAnsi="Times New Roman" w:ascii="Times New Roman"/>
        </w:rPr>
        <w:t xml:space="preserve"> </w:t>
      </w:r>
      <w:r w:rsidR="00810D9E" w:rsidRPr="00810D9E">
        <w:rPr>
          <w:rFonts w:hAnsi="Times New Roman" w:ascii="Times New Roman"/>
        </w:rPr>
        <w:t xml:space="preserve">SALUTI SERVIS d.o.o., Zagreb, </w:t>
      </w:r>
      <w:proofErr w:type="spellStart"/>
      <w:r w:rsidR="00810D9E" w:rsidRPr="00810D9E">
        <w:rPr>
          <w:rFonts w:hAnsi="Times New Roman" w:ascii="Times New Roman"/>
        </w:rPr>
        <w:t>Hektorovićeva</w:t>
      </w:r>
      <w:proofErr w:type="spellEnd"/>
      <w:r w:rsidR="00810D9E" w:rsidRPr="00810D9E">
        <w:rPr>
          <w:rFonts w:hAnsi="Times New Roman" w:ascii="Times New Roman"/>
        </w:rPr>
        <w:t xml:space="preserve"> ulica 2, OIB: 54895053879.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1305E8">
        <w:rPr>
          <w:rFonts w:cstheme="majorBidi" w:hAnsiTheme="majorBidi" w:asciiTheme="majorBidi"/>
          <w:szCs w:val="24"/>
        </w:rPr>
        <w:t>25</w:t>
      </w:r>
      <w:r w:rsidR="00991379">
        <w:rPr>
          <w:rFonts w:cstheme="majorBidi" w:hAnsiTheme="majorBidi" w:asciiTheme="majorBidi"/>
          <w:szCs w:val="24"/>
        </w:rPr>
        <w:t>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A7665F">
        <w:rPr>
          <w:rFonts w:cstheme="majorBidi" w:hAnsiTheme="majorBidi" w:asciiTheme="majorBidi"/>
          <w:szCs w:val="24"/>
        </w:rPr>
        <w:t>u 14,45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3321B7">
        <w:rPr>
          <w:rFonts w:hAnsi="Times New Roman" w:ascii="Times New Roman"/>
          <w:szCs w:val="24"/>
        </w:rPr>
        <w:t xml:space="preserve"> </w:t>
      </w:r>
      <w:r w:rsidR="005010CD" w:rsidRPr="005010CD">
        <w:rPr>
          <w:rFonts w:hAnsi="Times New Roman" w:ascii="Times New Roman"/>
          <w:szCs w:val="24"/>
        </w:rPr>
        <w:t xml:space="preserve">Krešimir Fučkar, Braće Radića 63, </w:t>
      </w:r>
      <w:proofErr w:type="spellStart"/>
      <w:r w:rsidR="005010CD" w:rsidRPr="005010CD">
        <w:rPr>
          <w:rFonts w:hAnsi="Times New Roman" w:ascii="Times New Roman"/>
          <w:szCs w:val="24"/>
        </w:rPr>
        <w:t>Sladojevci</w:t>
      </w:r>
      <w:proofErr w:type="spellEnd"/>
      <w:r w:rsidR="005010CD" w:rsidRPr="005010CD">
        <w:rPr>
          <w:rFonts w:hAnsi="Times New Roman" w:ascii="Times New Roman"/>
          <w:szCs w:val="24"/>
        </w:rPr>
        <w:t>, OIB: 01195634741.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810D9E" w:rsidRPr="00810D9E">
        <w:rPr>
          <w:rFonts w:cstheme="majorBidi" w:hAnsiTheme="majorBidi" w:asciiTheme="majorBidi"/>
          <w:szCs w:val="24"/>
          <w:lang w:val="hr-HR"/>
        </w:rPr>
        <w:t xml:space="preserve">SALUTI SERVIS d.o.o., Zagreb, </w:t>
      </w:r>
      <w:proofErr w:type="spellStart"/>
      <w:r w:rsidR="00810D9E" w:rsidRPr="00810D9E">
        <w:rPr>
          <w:rFonts w:cstheme="majorBidi" w:hAnsiTheme="majorBidi" w:asciiTheme="majorBidi"/>
          <w:szCs w:val="24"/>
          <w:lang w:val="hr-HR"/>
        </w:rPr>
        <w:t>Hektorović</w:t>
      </w:r>
      <w:r w:rsidR="00810D9E">
        <w:rPr>
          <w:rFonts w:cstheme="majorBidi" w:hAnsiTheme="majorBidi" w:asciiTheme="majorBidi"/>
          <w:szCs w:val="24"/>
          <w:lang w:val="hr-HR"/>
        </w:rPr>
        <w:t>eva</w:t>
      </w:r>
      <w:proofErr w:type="spellEnd"/>
      <w:r w:rsidR="00810D9E">
        <w:rPr>
          <w:rFonts w:cstheme="majorBidi" w:hAnsiTheme="majorBidi" w:asciiTheme="majorBidi"/>
          <w:szCs w:val="24"/>
          <w:lang w:val="hr-HR"/>
        </w:rPr>
        <w:t xml:space="preserve"> ulica 2, OIB: 54895053879. 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lastRenderedPageBreak/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247942">
        <w:rPr>
          <w:rFonts w:hAnsi="Times New Roman" w:ascii="Times New Roman"/>
          <w:szCs w:val="24"/>
          <w:lang w:val="hr-HR"/>
        </w:rPr>
        <w:t>25</w:t>
      </w:r>
      <w:r w:rsidR="0062505F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A7665F">
        <w:rPr>
          <w:rFonts w:hAnsi="Times New Roman" w:ascii="Times New Roman"/>
          <w:szCs w:val="24"/>
          <w:lang w:val="hr-HR"/>
        </w:rPr>
        <w:t>, v.r.</w:t>
      </w:r>
      <w:r w:rsidR="00A7665F">
        <w:rPr>
          <w:rFonts w:hAnsi="Times New Roman" w:ascii="Times New Roman"/>
          <w:szCs w:val="24"/>
          <w:lang w:val="hr-HR"/>
        </w:rPr>
        <w:tab/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7665F" w:rsidP="00720C69" w:rsidR="00A7665F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A7665F" w:rsidP="00720C69" w:rsidR="00A7665F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7D8C" w:rsidP="00DB4528" w:rsidR="007A7D8C">
      <w:r>
        <w:separator/>
      </w:r>
    </w:p>
  </w:endnote>
  <w:endnote w:id="0" w:type="continuationSeparator">
    <w:p w:rsidRDefault="007A7D8C" w:rsidP="00DB4528" w:rsidR="007A7D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7D8C" w:rsidP="00DB4528" w:rsidR="007A7D8C">
      <w:r>
        <w:separator/>
      </w:r>
    </w:p>
  </w:footnote>
  <w:footnote w:id="0" w:type="continuationSeparator">
    <w:p w:rsidRDefault="007A7D8C" w:rsidP="00DB4528" w:rsidR="007A7D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810D9E">
          <w:rPr>
            <w:rFonts w:hAnsi="Times New Roman" w:ascii="Times New Roman"/>
          </w:rPr>
          <w:t>4</w:t>
        </w:r>
        <w:r w:rsidR="00F1743B">
          <w:rPr>
            <w:rFonts w:hAnsi="Times New Roman" w:ascii="Times New Roman"/>
          </w:rPr>
          <w:t>/</w:t>
        </w:r>
        <w:r w:rsidR="00A90DEA">
          <w:rPr>
            <w:rFonts w:hAnsi="Times New Roman" w:ascii="Times New Roman"/>
          </w:rPr>
          <w:t>2017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21C8F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36D3"/>
    <w:rsid w:val="0010556D"/>
    <w:rsid w:val="00110F1B"/>
    <w:rsid w:val="00112B50"/>
    <w:rsid w:val="00112D9A"/>
    <w:rsid w:val="0012189B"/>
    <w:rsid w:val="001305E8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B635B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47942"/>
    <w:rsid w:val="00250B6E"/>
    <w:rsid w:val="002517D8"/>
    <w:rsid w:val="00253C30"/>
    <w:rsid w:val="00256DFD"/>
    <w:rsid w:val="002914C8"/>
    <w:rsid w:val="00291784"/>
    <w:rsid w:val="002A0CFB"/>
    <w:rsid w:val="002A7190"/>
    <w:rsid w:val="002B435F"/>
    <w:rsid w:val="002C3C12"/>
    <w:rsid w:val="002E1551"/>
    <w:rsid w:val="002E4629"/>
    <w:rsid w:val="002F4894"/>
    <w:rsid w:val="002F4C1C"/>
    <w:rsid w:val="003321B7"/>
    <w:rsid w:val="00335B37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97F4B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645B3"/>
    <w:rsid w:val="00475A33"/>
    <w:rsid w:val="00475C41"/>
    <w:rsid w:val="004946B8"/>
    <w:rsid w:val="00495874"/>
    <w:rsid w:val="004A3DAA"/>
    <w:rsid w:val="004A727D"/>
    <w:rsid w:val="004B7DF9"/>
    <w:rsid w:val="004C3A8E"/>
    <w:rsid w:val="004C44E7"/>
    <w:rsid w:val="004C69B9"/>
    <w:rsid w:val="004D2C42"/>
    <w:rsid w:val="004D6371"/>
    <w:rsid w:val="005010CD"/>
    <w:rsid w:val="0050121B"/>
    <w:rsid w:val="00506C88"/>
    <w:rsid w:val="00516F7E"/>
    <w:rsid w:val="0052532B"/>
    <w:rsid w:val="00526DB9"/>
    <w:rsid w:val="0052754B"/>
    <w:rsid w:val="00532B71"/>
    <w:rsid w:val="00542080"/>
    <w:rsid w:val="00552913"/>
    <w:rsid w:val="00553C7D"/>
    <w:rsid w:val="00556763"/>
    <w:rsid w:val="00581DC7"/>
    <w:rsid w:val="005940E9"/>
    <w:rsid w:val="005A351B"/>
    <w:rsid w:val="005A7380"/>
    <w:rsid w:val="005B16A7"/>
    <w:rsid w:val="005B39E9"/>
    <w:rsid w:val="005B7067"/>
    <w:rsid w:val="005D165E"/>
    <w:rsid w:val="005D55AF"/>
    <w:rsid w:val="005F232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1646"/>
    <w:rsid w:val="00643A56"/>
    <w:rsid w:val="00647B73"/>
    <w:rsid w:val="00652D44"/>
    <w:rsid w:val="00653478"/>
    <w:rsid w:val="0066355E"/>
    <w:rsid w:val="00663B0A"/>
    <w:rsid w:val="006713EF"/>
    <w:rsid w:val="00683922"/>
    <w:rsid w:val="00685E1A"/>
    <w:rsid w:val="006866A9"/>
    <w:rsid w:val="00690390"/>
    <w:rsid w:val="006A4FEB"/>
    <w:rsid w:val="006A7345"/>
    <w:rsid w:val="006C13FA"/>
    <w:rsid w:val="006C4727"/>
    <w:rsid w:val="006D12E2"/>
    <w:rsid w:val="006D13C5"/>
    <w:rsid w:val="006D3A6D"/>
    <w:rsid w:val="006D4241"/>
    <w:rsid w:val="006E22E0"/>
    <w:rsid w:val="006F03C5"/>
    <w:rsid w:val="006F3197"/>
    <w:rsid w:val="006F4B3E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A7D8C"/>
    <w:rsid w:val="007B31E5"/>
    <w:rsid w:val="007B5ED2"/>
    <w:rsid w:val="007E1CF6"/>
    <w:rsid w:val="007E7F58"/>
    <w:rsid w:val="007F2C53"/>
    <w:rsid w:val="007F5775"/>
    <w:rsid w:val="008031D5"/>
    <w:rsid w:val="00810D9E"/>
    <w:rsid w:val="00813326"/>
    <w:rsid w:val="00813770"/>
    <w:rsid w:val="00814A75"/>
    <w:rsid w:val="0081718B"/>
    <w:rsid w:val="00826187"/>
    <w:rsid w:val="008342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1115B"/>
    <w:rsid w:val="00936EF6"/>
    <w:rsid w:val="009414D6"/>
    <w:rsid w:val="009504D6"/>
    <w:rsid w:val="00956B1E"/>
    <w:rsid w:val="00961D9E"/>
    <w:rsid w:val="009634E3"/>
    <w:rsid w:val="009642F0"/>
    <w:rsid w:val="00982387"/>
    <w:rsid w:val="00990135"/>
    <w:rsid w:val="00991379"/>
    <w:rsid w:val="00992CAA"/>
    <w:rsid w:val="00993B2A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702BA"/>
    <w:rsid w:val="00A7665F"/>
    <w:rsid w:val="00A90DE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1EB8"/>
    <w:rsid w:val="00B17263"/>
    <w:rsid w:val="00B21A71"/>
    <w:rsid w:val="00B2463B"/>
    <w:rsid w:val="00B33625"/>
    <w:rsid w:val="00B36ABC"/>
    <w:rsid w:val="00B450D1"/>
    <w:rsid w:val="00B76468"/>
    <w:rsid w:val="00B77EEE"/>
    <w:rsid w:val="00B8494A"/>
    <w:rsid w:val="00BA6AD3"/>
    <w:rsid w:val="00BA75A6"/>
    <w:rsid w:val="00BB4D69"/>
    <w:rsid w:val="00BC5339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A6DD0"/>
    <w:rsid w:val="00CB0249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0780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276A3"/>
    <w:rsid w:val="00E4076C"/>
    <w:rsid w:val="00E65D7F"/>
    <w:rsid w:val="00E70CBA"/>
    <w:rsid w:val="00E72F6B"/>
    <w:rsid w:val="00E807FE"/>
    <w:rsid w:val="00E82D79"/>
    <w:rsid w:val="00E85195"/>
    <w:rsid w:val="00E958D9"/>
    <w:rsid w:val="00EA6D23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54DD"/>
    <w:rsid w:val="00FE63C3"/>
    <w:rsid w:val="00FE7CDD"/>
    <w:rsid w:val="00FF7201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7665F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7665F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SALUTI SERVIS d.o.o. zastupanog po punomoćniku VALENTINO HORVAT</izvorni_sadrzaj>
    <derivirana_varijabla naziv="DomainObject.Predmet.ProtustrankaFormated_1">  SALUTI SERVIS d.o.o. zastupanog po punomoćniku VALENTINO HORVAT</derivirana_varijabla>
  </DomainObject.Predmet.ProtustrankaFormated>
  <DomainObject.Predmet.ProtustrankaFormatedOIB>
    <izvorni_sadrzaj>  SALUTI SERVIS d.o.o., OIB 54895053879 zastupanog po punomoćniku VALENTINO HORVAT</izvorni_sadrzaj>
    <derivirana_varijabla naziv="DomainObject.Predmet.ProtustrankaFormatedOIB_1">  SALUTI SERVIS d.o.o., OIB 54895053879 zastupanog po punomoćniku VALENTINO HORVAT</derivirana_varijabla>
  </DomainObject.Predmet.ProtustrankaFormatedOIB>
  <DomainObject.Predmet.ProtustrankaFormatedWithAdress>
    <izvorni_sadrzaj> SALUTI SERVIS d.o.o., Hektorovićeva ulica 2, 10000 Zagreb zastupanog po punomoćniku VALENTINO HORVAT</izvorni_sadrzaj>
    <derivirana_varijabla naziv="DomainObject.Predmet.ProtustrankaFormatedWithAdress_1"> SALUTI SERVIS d.o.o., Hektorovićeva ulica 2, 10000 Zagreb zastupanog po punomoćniku VALENTINO HORVAT</derivirana_varijabla>
  </DomainObject.Predmet.ProtustrankaFormatedWithAdress>
  <DomainObject.Predmet.ProtustrankaFormatedWithAdressOIB>
    <izvorni_sadrzaj> SALUTI SERVIS d.o.o., OIB 54895053879, Hektorovićeva ulica 2, 10000 Zagreb zastupanog po punomoćniku VALENTINO HORVAT</izvorni_sadrzaj>
    <derivirana_varijabla naziv="DomainObject.Predmet.ProtustrankaFormatedWithAdressOIB_1"> SALUTI SERVIS d.o.o., OIB 54895053879, Hektorovićeva ulica 2, 10000 Zagreb zastupanog po punomoćniku VALENTINO HORVAT</derivirana_varijabla>
  </DomainObject.Predmet.ProtustrankaFormatedWithAdressOIB>
  <DomainObject.Predmet.ProtustrankaWithAdress>
    <izvorni_sadrzaj>SALUTI SERVIS d.o.o. Hektorovićeva ulica 2, 10000 Zagreb</izvorni_sadrzaj>
    <derivirana_varijabla naziv="DomainObject.Predmet.ProtustrankaWithAdress_1">SALUTI SERVIS d.o.o. Hektorovićeva ulica 2, 10000 Zagreb</derivirana_varijabla>
  </DomainObject.Predmet.ProtustrankaWithAdress>
  <DomainObject.Predmet.ProtustrankaWithAdressOIB>
    <izvorni_sadrzaj>SALUTI SERVIS d.o.o., OIB 54895053879, Hektorovićeva ulica 2, 10000 Zagreb</izvorni_sadrzaj>
    <derivirana_varijabla naziv="DomainObject.Predmet.ProtustrankaWithAdressOIB_1">SALUTI SERVIS d.o.o., OIB 54895053879, Hektorovićeva ulica 2, 10000 Zagreb</derivirana_varijabla>
  </DomainObject.Predmet.ProtustrankaWithAdressOIB>
  <DomainObject.Predmet.ProtustrankaNazivFormated>
    <izvorni_sadrzaj>SALUTI SERVIS d.o.o.</izvorni_sadrzaj>
    <derivirana_varijabla naziv="DomainObject.Predmet.ProtustrankaNazivFormated_1">SALUTI SERVIS d.o.o.</derivirana_varijabla>
  </DomainObject.Predmet.ProtustrankaNazivFormated>
  <DomainObject.Predmet.ProtustrankaNazivFormatedOIB>
    <izvorni_sadrzaj>SALUTI SERVIS d.o.o., OIB 54895053879</izvorni_sadrzaj>
    <derivirana_varijabla naziv="DomainObject.Predmet.ProtustrankaNazivFormatedOIB_1">SALUTI SERVIS d.o.o., OIB 54895053879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SALUTI SERVIS d.o.o. zastupanog po punomoćniku VALENTINO HORVAT</item>
    </izvorni_sadrzaj>
    <derivirana_varijabla naziv="DomainObject.Predmet.ProtuStrankaListFormated_1">
      <item>SALUTI SERVIS d.o.o. zastupanog po punomoćniku VALENTINO HORVAT</item>
    </derivirana_varijabla>
  </DomainObject.Predmet.ProtuStrankaListFormated>
  <DomainObject.Predmet.ProtuStrankaListFormatedOIB>
    <izvorni_sadrzaj>
      <item>SALUTI SERVIS d.o.o., OIB 54895053879 zastupanog po punomoćniku VALENTINO HORVAT</item>
    </izvorni_sadrzaj>
    <derivirana_varijabla naziv="DomainObject.Predmet.ProtuStrankaListFormatedOIB_1">
      <item>SALUTI SERVIS d.o.o., OIB 54895053879 zastupanog po punomoćniku VALENTINO HORVAT</item>
    </derivirana_varijabla>
  </DomainObject.Predmet.ProtuStrankaListFormatedOIB>
  <DomainObject.Predmet.ProtuStrankaListFormatedWithAdress>
    <izvorni_sadrzaj>
      <item>SALUTI SERVIS d.o.o., Hektorovićeva ulica 2, 10000 Zagreb zastupanog po punomoćniku VALENTINO HORVAT</item>
    </izvorni_sadrzaj>
    <derivirana_varijabla naziv="DomainObject.Predmet.ProtuStrankaListFormatedWithAdress_1">
      <item>SALUTI SERVIS d.o.o., Hektorovićeva ulica 2, 10000 Zagreb zastupanog po punomoćniku VALENTINO HORVAT</item>
    </derivirana_varijabla>
  </DomainObject.Predmet.ProtuStrankaListFormatedWithAdress>
  <DomainObject.Predmet.ProtuStrankaListFormatedWithAdressOIB>
    <izvorni_sadrzaj>
      <item>SALUTI SERVIS d.o.o., OIB 54895053879, Hektorovićeva ulica 2, 10000 Zagreb zastupanog po punomoćniku VALENTINO HORVAT</item>
    </izvorni_sadrzaj>
    <derivirana_varijabla naziv="DomainObject.Predmet.ProtuStrankaListFormatedWithAdressOIB_1">
      <item>SALUTI SERVIS d.o.o., OIB 54895053879, Hektorovićeva ulica 2, 10000 Zagreb zastupanog po punomoćniku VALENTINO HORVAT</item>
    </derivirana_varijabla>
  </DomainObject.Predmet.ProtuStrankaListFormatedWithAdressOIB>
  <DomainObject.Predmet.ProtuStrankaListNazivFormated>
    <izvorni_sadrzaj>
      <item>SALUTI SERVIS d.o.o.</item>
    </izvorni_sadrzaj>
    <derivirana_varijabla naziv="DomainObject.Predmet.ProtuStrankaListNazivFormated_1">
      <item>SALUTI SERVIS d.o.o.</item>
    </derivirana_varijabla>
  </DomainObject.Predmet.ProtuStrankaListNazivFormated>
  <DomainObject.Predmet.ProtuStrankaListNazivFormatedOIB>
    <izvorni_sadrzaj>
      <item>SALUTI SERVIS d.o.o., OIB 54895053879</item>
    </izvorni_sadrzaj>
    <derivirana_varijabla naziv="DomainObject.Predmet.ProtuStrankaListNazivFormatedOIB_1">
      <item>SALUTI SERVIS d.o.o., OIB 54895053879</item>
    </derivirana_varijabla>
  </DomainObject.Predmet.ProtuStrankaListNazivFormatedOIB>
  <DomainObject.Predmet.OstaliListFormated>
    <izvorni_sadrzaj>
      <item>VALENTINO HORVAT punomoćnik sudionika u postupku SALUTI SERVIS d.o.o.</item>
    </izvorni_sadrzaj>
    <derivirana_varijabla naziv="DomainObject.Predmet.OstaliListFormated_1">
      <item>VALENTINO HORVAT punomoćnik sudionika u postupku SALUTI SERVIS d.o.o.</item>
    </derivirana_varijabla>
  </DomainObject.Predmet.OstaliListFormated>
  <DomainObject.Predmet.OstaliListFormatedOIB>
    <izvorni_sadrzaj>
      <item>VALENTINO HORVAT, OIB 00898453763 punomoćnik sudionika u postupku SALUTI SERVIS d.o.o.</item>
    </izvorni_sadrzaj>
    <derivirana_varijabla naziv="DomainObject.Predmet.OstaliListFormatedOIB_1">
      <item>VALENTINO HORVAT, OIB 00898453763 punomoćnik sudionika u postupku SALUTI SERVIS d.o.o.</item>
    </derivirana_varijabla>
  </DomainObject.Predmet.OstaliListFormatedOIB>
  <DomainObject.Predmet.OstaliListFormatedWithAdress>
    <izvorni_sadrzaj>
      <item>VALENTINO HORVAT, 1. SVIBNJA 14, 43000 Bjelovar punomoćnik sudionika u postupku SALUTI SERVIS d.o.o.</item>
    </izvorni_sadrzaj>
    <derivirana_varijabla naziv="DomainObject.Predmet.OstaliListFormatedWithAdress_1">
      <item>VALENTINO HORVAT, 1. SVIBNJA 14, 43000 Bjelovar punomoćnik sudionika u postupku SALUTI SERVIS d.o.o.</item>
    </derivirana_varijabla>
  </DomainObject.Predmet.OstaliListFormatedWithAdress>
  <DomainObject.Predmet.OstaliListFormatedWithAdressOIB>
    <izvorni_sadrzaj>
      <item>VALENTINO HORVAT, OIB 00898453763, 1. SVIBNJA 14, 43000 Bjelovar punomoćnik sudionika u postupku SALUTI SERVIS d.o.o.</item>
    </izvorni_sadrzaj>
    <derivirana_varijabla naziv="DomainObject.Predmet.OstaliListFormatedWithAdressOIB_1">
      <item>VALENTINO HORVAT, OIB 00898453763, 1. SVIBNJA 14, 43000 Bjelovar punomoćnik sudionika u postupku SALUTI SERVIS d.o.o.</item>
    </derivirana_varijabla>
  </DomainObject.Predmet.OstaliListFormatedWithAdressOIB>
  <DomainObject.Predmet.OstaliListNazivFormated>
    <izvorni_sadrzaj>
      <item>VALENTINO HORVAT</item>
    </izvorni_sadrzaj>
    <derivirana_varijabla naziv="DomainObject.Predmet.OstaliListNazivFormated_1">
      <item>VALENTINO HORVAT</item>
    </derivirana_varijabla>
  </DomainObject.Predmet.OstaliListNazivFormated>
  <DomainObject.Predmet.OstaliListNazivFormatedOIB>
    <izvorni_sadrzaj>
      <item>VALENTINO HORVAT, OIB 00898453763</item>
    </izvorni_sadrzaj>
    <derivirana_varijabla naziv="DomainObject.Predmet.OstaliListNazivFormatedOIB_1">
      <item>VALENTINO HORVAT, OIB 00898453763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SALUTI SERVIS d.o.o.</izvorni_sadrzaj>
    <derivirana_varijabla naziv="DomainObject.Predmet.ProtustrankaIDrugi_1">SALUTI SERVIS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SALUTI SERVIS d.o.o., OIB 54895053879, Hektorovićeva ulica 2, 10000 Zagreb</izvorni_sadrzaj>
    <derivirana_varijabla naziv="DomainObject.Predmet.ProtustrankaIDrugiAdressOIB_1">SALUTI SERVIS d.o.o., OIB 54895053879, Hektorovićeva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SALUTI SERVIS d.o.o.</item>
      <item>VALENTINO HORVAT</item>
    </izvorni_sadrzaj>
    <derivirana_varijabla naziv="DomainObject.Predmet.SudioniciListNaziv_1">
      <item>FINA Regionalni centar Zagreb</item>
      <item>SALUTI SERVIS d.o.o.</item>
      <item>VALENTINO HORVAT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SALUTI SERVIS d.o.o., OIB 54895053879, Hektorovićeva ulica 2,10000 Zagreb</item>
      <item>VALENTINO HORVAT, OIB 00898453763, 1. SVIBNJA 14,43000 Bjelovar</item>
    </izvorni_sadrzaj>
    <derivirana_varijabla naziv="DomainObject.Predmet.SudioniciListAdressOIB_1">
      <item>FINA Regionalni centar Zagreb, OIB 85821130368, Trg svibanjskih žrtava 1995. br. 1,10000 Zagreb</item>
      <item>SALUTI SERVIS d.o.o., OIB 54895053879, Hektorovićeva ulica 2,10000 Zagreb</item>
      <item>VALENTINO HORVAT, OIB 00898453763, 1. SVIBNJA 14,43000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54895053879</item>
      <item>, OIB 00898453763</item>
    </izvorni_sadrzaj>
    <derivirana_varijabla naziv="DomainObject.Predmet.SudioniciListNazivOIB_1">
      <item>, OIB 85821130368</item>
      <item>, OIB 54895053879</item>
      <item>, OIB 00898453763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346177-CF77-492D-ACDA-32B1F3D654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422</properties:Words>
  <properties:Characters>2269</properties:Characters>
  <properties:Lines>73</properties:Lines>
  <properties:Paragraphs>27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2017-05-25T12:42:00Z</cp:lastPrinted>
  <dcterms:modified xmlns:xsi="http://www.w3.org/2001/XMLSchema-instance" xsi:type="dcterms:W3CDTF">2017-05-25T12:42:00Z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