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c34e" w14:paraId="923c34e" w:rsidRDefault="00056600" w:rsidP="00910611" w:rsidR="0005660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600" w:rsidP="00910611" w:rsidR="00056600">
      <w:r>
        <w:rPr>
          <w:rFonts w:eastAsia="MS Mincho"/>
        </w:rPr>
        <w:t>REPUBLIKA HRVATSKA</w:t>
      </w:r>
    </w:p>
    <w:p w:rsidRDefault="00056600" w:rsidP="00910611" w:rsidR="00056600">
      <w:r>
        <w:rPr>
          <w:rFonts w:eastAsia="MS Mincho"/>
        </w:rPr>
        <w:t>TRGOVAČKI SUD U RIJECI</w:t>
      </w:r>
    </w:p>
    <w:p w:rsidRDefault="00056600" w:rsidR="0005660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AF7DB0" w:rsidP="0005272A" w:rsidR="00AF7DB0">
      <w:pPr>
        <w:jc w:val="both"/>
      </w:pPr>
    </w:p>
    <w:p w:rsidRDefault="0005272A" w:rsidP="0005272A" w:rsidR="0005272A" w:rsidRPr="00E47A9B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A60E47" w:rsidRPr="00A60E47">
        <w:rPr>
          <w:bCs/>
        </w:rPr>
        <w:t>RI transporti</w:t>
      </w:r>
      <w:r w:rsidR="00A60E47" w:rsidRPr="00A60E47">
        <w:t xml:space="preserve"> društvo s ograničenom odgovornošću za prijevoz Marinići, Blažići 2/D</w:t>
      </w:r>
      <w:r w:rsidR="009D582A" w:rsidRPr="00A60E47">
        <w:t>, OIB:</w:t>
      </w:r>
      <w:r w:rsidR="00E47A9B" w:rsidRPr="00A60E47">
        <w:t xml:space="preserve"> </w:t>
      </w:r>
      <w:r w:rsidR="00A60E47" w:rsidRPr="00A60E47">
        <w:t>15524477517</w:t>
      </w:r>
      <w:r w:rsidRPr="00A60E47">
        <w:t>,</w:t>
      </w:r>
      <w:r w:rsidR="00E47A9B" w:rsidRPr="00A60E47">
        <w:t xml:space="preserve"> MBS: </w:t>
      </w:r>
      <w:r w:rsidR="00A60E47" w:rsidRPr="00A60E47">
        <w:t>040318932</w:t>
      </w:r>
      <w:r w:rsidR="00E47A9B">
        <w:rPr>
          <w:rFonts w:cs="Arial" w:hAnsi="Arial" w:ascii="Arial"/>
          <w:color w:val="003366"/>
          <w:sz w:val="18"/>
          <w:szCs w:val="18"/>
        </w:rPr>
        <w:t>,</w:t>
      </w:r>
      <w:r w:rsidRPr="000100A3">
        <w:t xml:space="preserve"> dana </w:t>
      </w:r>
      <w:r w:rsidR="00E97C6C">
        <w:t>12.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AF7DB0">
        <w:rPr>
          <w:bCs/>
        </w:rPr>
        <w:t xml:space="preserve"> </w:t>
      </w:r>
      <w:r w:rsidRPr="000100A3">
        <w:rPr>
          <w:bCs/>
        </w:rPr>
        <w:t>i</w:t>
      </w:r>
      <w:r w:rsidR="00AF7DB0">
        <w:rPr>
          <w:bCs/>
        </w:rPr>
        <w:t xml:space="preserve"> </w:t>
      </w:r>
      <w:r w:rsidRPr="000100A3">
        <w:rPr>
          <w:bCs/>
        </w:rPr>
        <w:t>j</w:t>
      </w:r>
      <w:r w:rsidR="00AF7DB0">
        <w:rPr>
          <w:bCs/>
        </w:rPr>
        <w:t xml:space="preserve"> </w:t>
      </w:r>
      <w:r w:rsidRPr="000100A3">
        <w:rPr>
          <w:bCs/>
        </w:rPr>
        <w:t>e</w:t>
      </w:r>
      <w:r w:rsidR="00AF7DB0">
        <w:rPr>
          <w:bCs/>
        </w:rPr>
        <w:t xml:space="preserve"> </w:t>
      </w:r>
      <w:r w:rsidRPr="000100A3">
        <w:rPr>
          <w:bCs/>
        </w:rPr>
        <w:t>š</w:t>
      </w:r>
      <w:r w:rsidR="00AF7DB0">
        <w:rPr>
          <w:bCs/>
        </w:rPr>
        <w:t xml:space="preserve"> </w:t>
      </w:r>
      <w:r w:rsidRPr="000100A3">
        <w:rPr>
          <w:bCs/>
        </w:rPr>
        <w:t>i</w:t>
      </w:r>
      <w:r w:rsidR="00AF7DB0">
        <w:rPr>
          <w:bCs/>
        </w:rPr>
        <w:t xml:space="preserve"> </w:t>
      </w:r>
      <w:r w:rsidRPr="000100A3">
        <w:rPr>
          <w:bCs/>
        </w:rPr>
        <w:t xml:space="preserve">o </w:t>
      </w:r>
      <w:r w:rsidR="00AF7DB0">
        <w:rPr>
          <w:bCs/>
        </w:rPr>
        <w:t xml:space="preserve"> </w:t>
      </w:r>
      <w:r w:rsidRPr="000100A3">
        <w:rPr>
          <w:bCs/>
        </w:rPr>
        <w:t>j</w:t>
      </w:r>
      <w:r w:rsidR="00AF7DB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A60E47" w:rsidRPr="00A60E47">
        <w:rPr>
          <w:bCs/>
        </w:rPr>
        <w:t>RI transporti</w:t>
      </w:r>
      <w:r w:rsidR="00A60E47" w:rsidRPr="00A60E47">
        <w:t xml:space="preserve"> društvo s ograničenom odgovornošću za prijevoz Marinići, Blažići 2/D, OIB: 15524477517, MBS: 040318932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AF7DB0">
        <w:rPr>
          <w:bCs/>
        </w:rPr>
        <w:t xml:space="preserve"> </w:t>
      </w:r>
      <w:r w:rsidRPr="000100A3">
        <w:rPr>
          <w:bCs/>
        </w:rPr>
        <w:t>a</w:t>
      </w:r>
      <w:r w:rsidR="00AF7DB0">
        <w:rPr>
          <w:bCs/>
        </w:rPr>
        <w:t xml:space="preserve"> </w:t>
      </w:r>
      <w:r w:rsidRPr="000100A3">
        <w:rPr>
          <w:bCs/>
        </w:rPr>
        <w:t>k</w:t>
      </w:r>
      <w:r w:rsidR="00AF7DB0">
        <w:rPr>
          <w:bCs/>
        </w:rPr>
        <w:t xml:space="preserve"> </w:t>
      </w:r>
      <w:r w:rsidRPr="000100A3">
        <w:rPr>
          <w:bCs/>
        </w:rPr>
        <w:t>l</w:t>
      </w:r>
      <w:r w:rsidR="00AF7DB0">
        <w:rPr>
          <w:bCs/>
        </w:rPr>
        <w:t xml:space="preserve"> </w:t>
      </w:r>
      <w:r w:rsidRPr="000100A3">
        <w:rPr>
          <w:bCs/>
        </w:rPr>
        <w:t>j</w:t>
      </w:r>
      <w:r w:rsidR="00AF7DB0">
        <w:rPr>
          <w:bCs/>
        </w:rPr>
        <w:t xml:space="preserve"> </w:t>
      </w:r>
      <w:r w:rsidRPr="000100A3">
        <w:rPr>
          <w:bCs/>
        </w:rPr>
        <w:t>u</w:t>
      </w:r>
      <w:r w:rsidR="00AF7DB0">
        <w:rPr>
          <w:bCs/>
        </w:rPr>
        <w:t xml:space="preserve"> </w:t>
      </w:r>
      <w:r w:rsidRPr="000100A3">
        <w:rPr>
          <w:bCs/>
        </w:rPr>
        <w:t>č</w:t>
      </w:r>
      <w:r w:rsidR="00AF7DB0">
        <w:rPr>
          <w:bCs/>
        </w:rPr>
        <w:t xml:space="preserve"> </w:t>
      </w:r>
      <w:r w:rsidRPr="000100A3">
        <w:rPr>
          <w:bCs/>
        </w:rPr>
        <w:t>i</w:t>
      </w:r>
      <w:r w:rsidR="00AF7DB0">
        <w:rPr>
          <w:bCs/>
        </w:rPr>
        <w:t xml:space="preserve"> </w:t>
      </w:r>
      <w:r w:rsidR="000100A3" w:rsidRPr="000100A3">
        <w:rPr>
          <w:bCs/>
        </w:rPr>
        <w:t>o</w:t>
      </w:r>
      <w:r w:rsidR="00AF7DB0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AF7DB0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A60E47">
        <w:t xml:space="preserve">Naređuje se osobi ovlaštenoj za zastupanje dužnika </w:t>
      </w:r>
      <w:r w:rsidR="00A60E47" w:rsidRPr="00A60E47">
        <w:t xml:space="preserve">Dino Petrc, OIB: 27463192310, Marinići, Blažići 20 </w:t>
      </w:r>
      <w:r w:rsidRPr="00A60E47">
        <w:t xml:space="preserve">u roku od osam dana preda sudu pisano izviješće o 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A03336" w:rsidP="0005272A" w:rsidR="0005272A" w:rsidRPr="000100A3">
      <w:pPr>
        <w:jc w:val="center"/>
        <w:rPr>
          <w:bCs/>
        </w:rPr>
      </w:pPr>
      <w:r>
        <w:rPr>
          <w:bCs/>
        </w:rPr>
        <w:lastRenderedPageBreak/>
        <w:t>24. listopada</w:t>
      </w:r>
      <w:r w:rsidR="000100A3" w:rsidRPr="000100A3">
        <w:rPr>
          <w:bCs/>
        </w:rPr>
        <w:t xml:space="preserve"> 2017. godine  u </w:t>
      </w:r>
      <w:r>
        <w:rPr>
          <w:bCs/>
        </w:rPr>
        <w:t>1</w:t>
      </w:r>
      <w:r w:rsidR="00A60E47">
        <w:rPr>
          <w:bCs/>
        </w:rPr>
        <w:t>1</w:t>
      </w:r>
      <w:r w:rsidR="000100A3" w:rsidRPr="000100A3">
        <w:rPr>
          <w:bCs/>
        </w:rPr>
        <w:t>:</w:t>
      </w:r>
      <w:r w:rsidR="00A60E47">
        <w:rPr>
          <w:bCs/>
        </w:rPr>
        <w:t>0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902636">
        <w:t>5</w:t>
      </w:r>
      <w:r w:rsidR="00A03336">
        <w:t>. svibnja 2017</w:t>
      </w:r>
      <w:r>
        <w:t xml:space="preserve">. godine podnijela ovome sudu prijedlog za otvaranje stečajnog postupka nad dužnikom </w:t>
      </w:r>
      <w:r w:rsidR="00A60E47" w:rsidRPr="00A60E47">
        <w:rPr>
          <w:bCs/>
        </w:rPr>
        <w:t>RI transporti</w:t>
      </w:r>
      <w:r w:rsidR="00A60E47" w:rsidRPr="00A60E47">
        <w:t xml:space="preserve"> društvo s ograničenom odgovornošću za prijevoz Marinići, Blažići 2/D, OIB: 15524477517, MBS: 040318932</w:t>
      </w:r>
      <w:r w:rsidR="00E47A9B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A60E47">
        <w:t>28. travnja</w:t>
      </w:r>
      <w:r w:rsidR="00C3192E">
        <w:t xml:space="preserve"> 201</w:t>
      </w:r>
      <w:r w:rsidR="00A03336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A60E47">
        <w:t>12.645,44</w:t>
      </w:r>
      <w:r w:rsidR="00A03336">
        <w:t xml:space="preserve"> </w:t>
      </w:r>
      <w:r>
        <w:t xml:space="preserve">kn u koji iznos je uračunata i kamata i naknada Financijske agencije za provedbe ovrhe, te da dužnik ima </w:t>
      </w:r>
      <w:r w:rsidR="00A03336">
        <w:t>jednog</w:t>
      </w:r>
      <w:r>
        <w:t xml:space="preserve"> 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A03336">
        <w:t>12.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A03336">
        <w:t xml:space="preserve"> </w:t>
      </w:r>
      <w:r w:rsidR="00A60E47">
        <w:t xml:space="preserve">PBZ d.d., Istarska kreditna banka Umag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A03336">
        <w:t>12.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7E8" w:rsidP="0005272A" w:rsidR="004E17E8">
      <w:r>
        <w:separator/>
      </w:r>
    </w:p>
  </w:endnote>
  <w:endnote w:id="0" w:type="continuationSeparator">
    <w:p w:rsidRDefault="004E17E8" w:rsidP="0005272A" w:rsidR="004E1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600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7E8" w:rsidP="0005272A" w:rsidR="004E17E8">
      <w:r>
        <w:separator/>
      </w:r>
    </w:p>
  </w:footnote>
  <w:footnote w:id="0" w:type="continuationSeparator">
    <w:p w:rsidRDefault="004E17E8" w:rsidP="0005272A" w:rsidR="004E1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A03336">
      <w:t>3</w:t>
    </w:r>
    <w:r w:rsidR="00902636">
      <w:t>1</w:t>
    </w:r>
    <w:r w:rsidR="00A60E47">
      <w:t>4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56600"/>
    <w:rsid w:val="00084C43"/>
    <w:rsid w:val="00266A0D"/>
    <w:rsid w:val="00267BBB"/>
    <w:rsid w:val="002E69F9"/>
    <w:rsid w:val="003541B1"/>
    <w:rsid w:val="00435308"/>
    <w:rsid w:val="004860A6"/>
    <w:rsid w:val="004E17E8"/>
    <w:rsid w:val="004F6C16"/>
    <w:rsid w:val="00520689"/>
    <w:rsid w:val="00550A41"/>
    <w:rsid w:val="00627E0F"/>
    <w:rsid w:val="00656565"/>
    <w:rsid w:val="006F39A2"/>
    <w:rsid w:val="0076139A"/>
    <w:rsid w:val="007B6D04"/>
    <w:rsid w:val="007D60F7"/>
    <w:rsid w:val="00836506"/>
    <w:rsid w:val="00902636"/>
    <w:rsid w:val="00942A0F"/>
    <w:rsid w:val="009D4985"/>
    <w:rsid w:val="009D582A"/>
    <w:rsid w:val="00A03336"/>
    <w:rsid w:val="00A60E47"/>
    <w:rsid w:val="00AA43BC"/>
    <w:rsid w:val="00AF0A5D"/>
    <w:rsid w:val="00AF7DB0"/>
    <w:rsid w:val="00B93FF3"/>
    <w:rsid w:val="00BA3EB5"/>
    <w:rsid w:val="00C17835"/>
    <w:rsid w:val="00C3192E"/>
    <w:rsid w:val="00C81897"/>
    <w:rsid w:val="00CC147A"/>
    <w:rsid w:val="00D634BB"/>
    <w:rsid w:val="00D67E91"/>
    <w:rsid w:val="00DB2BAB"/>
    <w:rsid w:val="00E47A9B"/>
    <w:rsid w:val="00E518D1"/>
    <w:rsid w:val="00E97C6C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60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60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60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60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6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60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60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60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60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6408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59193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82281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12788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895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38706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4122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14327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116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962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185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433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1918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85345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9769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6777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7281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343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276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442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806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3927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9725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49539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35371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1942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58173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72603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499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8181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3024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8077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7354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PEPE COMPANY j.d.o.o.</izvorni_sadrzaj>
    <derivirana_varijabla naziv="DomainObject.Predmet.ProtustrankaFormated_1">  PEPE COMPANY j.d.o.o.</derivirana_varijabla>
  </DomainObject.Predmet.ProtustrankaFormated>
  <DomainObject.Predmet.ProtustrankaFormatedOIB>
    <izvorni_sadrzaj>  PEPE COMPANY j.d.o.o., OIB 77564865542</izvorni_sadrzaj>
    <derivirana_varijabla naziv="DomainObject.Predmet.ProtustrankaFormatedOIB_1">  PEPE COMPANY j.d.o.o., OIB 77564865542</derivirana_varijabla>
  </DomainObject.Predmet.ProtustrankaFormatedOIB>
  <DomainObject.Predmet.ProtustrankaFormatedWithAdress>
    <izvorni_sadrzaj> PEPE COMPANY j.d.o.o., Trampov breg 43c, 51216 Viškovo</izvorni_sadrzaj>
    <derivirana_varijabla naziv="DomainObject.Predmet.ProtustrankaFormatedWithAdress_1"> PEPE COMPANY j.d.o.o., Trampov breg 43c, 51216 Viškovo</derivirana_varijabla>
  </DomainObject.Predmet.ProtustrankaFormatedWithAdress>
  <DomainObject.Predmet.ProtustrankaFormatedWithAdressOIB>
    <izvorni_sadrzaj> PEPE COMPANY j.d.o.o., OIB 77564865542, Trampov breg 43c, 51216 Viškovo</izvorni_sadrzaj>
    <derivirana_varijabla naziv="DomainObject.Predmet.ProtustrankaFormatedWithAdressOIB_1"> PEPE COMPANY j.d.o.o., OIB 77564865542, Trampov breg 43c, 51216 Viškovo</derivirana_varijabla>
  </DomainObject.Predmet.ProtustrankaFormatedWithAdressOIB>
  <DomainObject.Predmet.ProtustrankaWithAdress>
    <izvorni_sadrzaj>PEPE COMPANY j.d.o.o. Trampov breg 43c, 51216 Viškovo</izvorni_sadrzaj>
    <derivirana_varijabla naziv="DomainObject.Predmet.ProtustrankaWithAdress_1">PEPE COMPANY j.d.o.o. Trampov breg 43c, 51216 Viškovo</derivirana_varijabla>
  </DomainObject.Predmet.ProtustrankaWithAdress>
  <DomainObject.Predmet.ProtustrankaWithAdressOIB>
    <izvorni_sadrzaj>PEPE COMPANY j.d.o.o., OIB 77564865542, Trampov breg 43c, 51216 Viškovo</izvorni_sadrzaj>
    <derivirana_varijabla naziv="DomainObject.Predmet.ProtustrankaWithAdressOIB_1">PEPE COMPANY j.d.o.o., OIB 77564865542, Trampov breg 43c, 51216 Viškovo</derivirana_varijabla>
  </DomainObject.Predmet.ProtustrankaWithAdressOIB>
  <DomainObject.Predmet.ProtustrankaNazivFormated>
    <izvorni_sadrzaj>PEPE COMPANY j.d.o.o.</izvorni_sadrzaj>
    <derivirana_varijabla naziv="DomainObject.Predmet.ProtustrankaNazivFormated_1">PEPE COMPANY j.d.o.o.</derivirana_varijabla>
  </DomainObject.Predmet.ProtustrankaNazivFormated>
  <DomainObject.Predmet.ProtustrankaNazivFormatedOIB>
    <izvorni_sadrzaj>PEPE COMPANY j.d.o.o., OIB 77564865542</izvorni_sadrzaj>
    <derivirana_varijabla naziv="DomainObject.Predmet.ProtustrankaNazivFormatedOIB_1">PEPE COMPANY j.d.o.o., OIB 77564865542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PEPE COMPANY j.d.o.o.</item>
    </izvorni_sadrzaj>
    <derivirana_varijabla naziv="DomainObject.Predmet.ProtuStrankaListFormated_1">
      <item>PEPE COMPANY j.d.o.o.</item>
    </derivirana_varijabla>
  </DomainObject.Predmet.ProtuStrankaListFormated>
  <DomainObject.Predmet.ProtuStrankaListFormatedOIB>
    <izvorni_sadrzaj>
      <item>PEPE COMPANY j.d.o.o., OIB 77564865542</item>
    </izvorni_sadrzaj>
    <derivirana_varijabla naziv="DomainObject.Predmet.ProtuStrankaListFormatedOIB_1">
      <item>PEPE COMPANY j.d.o.o., OIB 77564865542</item>
    </derivirana_varijabla>
  </DomainObject.Predmet.ProtuStrankaListFormatedOIB>
  <DomainObject.Predmet.ProtuStrankaListFormatedWithAdress>
    <izvorni_sadrzaj>
      <item>PEPE COMPANY j.d.o.o., Trampov breg 43c, 51216 Viškovo</item>
    </izvorni_sadrzaj>
    <derivirana_varijabla naziv="DomainObject.Predmet.ProtuStrankaListFormatedWithAdress_1">
      <item>PEPE COMPANY j.d.o.o., Trampov breg 43c, 51216 Viškovo</item>
    </derivirana_varijabla>
  </DomainObject.Predmet.ProtuStrankaListFormatedWithAdress>
  <DomainObject.Predmet.ProtuStrankaListFormatedWithAdressOIB>
    <izvorni_sadrzaj>
      <item>PEPE COMPANY j.d.o.o., OIB 77564865542, Trampov breg 43c, 51216 Viškovo</item>
    </izvorni_sadrzaj>
    <derivirana_varijabla naziv="DomainObject.Predmet.ProtuStrankaListFormatedWithAdressOIB_1">
      <item>PEPE COMPANY j.d.o.o., OIB 77564865542, Trampov breg 43c, 51216 Viškovo</item>
    </derivirana_varijabla>
  </DomainObject.Predmet.ProtuStrankaListFormatedWithAdressOIB>
  <DomainObject.Predmet.ProtuStrankaListNazivFormated>
    <izvorni_sadrzaj>
      <item>PEPE COMPANY j.d.o.o.</item>
    </izvorni_sadrzaj>
    <derivirana_varijabla naziv="DomainObject.Predmet.ProtuStrankaListNazivFormated_1">
      <item>PEPE COMPANY j.d.o.o.</item>
    </derivirana_varijabla>
  </DomainObject.Predmet.ProtuStrankaListNazivFormated>
  <DomainObject.Predmet.ProtuStrankaListNazivFormatedOIB>
    <izvorni_sadrzaj>
      <item>PEPE COMPANY j.d.o.o., OIB 77564865542</item>
    </izvorni_sadrzaj>
    <derivirana_varijabla naziv="DomainObject.Predmet.ProtuStrankaListNazivFormatedOIB_1">
      <item>PEPE COMPANY j.d.o.o., OIB 77564865542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PEPE COMPANY j.d.o.o.</izvorni_sadrzaj>
    <derivirana_varijabla naziv="DomainObject.Predmet.ProtustrankaIDrugi_1">PEPE COMPANY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PEPE COMPANY j.d.o.o., OIB 77564865542, Trampov breg 43c, 51216 Viškovo</izvorni_sadrzaj>
    <derivirana_varijabla naziv="DomainObject.Predmet.ProtustrankaIDrugiAdressOIB_1">PEPE COMPANY j.d.o.o., OIB 77564865542, Trampov breg 43c,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PEPE COMPANY j.d.o.o.</item>
    </izvorni_sadrzaj>
    <derivirana_varijabla naziv="DomainObject.Predmet.SudioniciListNaziv_1">
      <item>FINA  Rijeka</item>
      <item>PEPE COMPANY j.d.o.o.</item>
    </derivirana_varijabla>
  </DomainObject.Predmet.SudioniciListNaziv>
  <DomainObject.Predmet.SudioniciListAdressOIB>
    <izvorni_sadrzaj>
      <item>FINA  Rijeka, OIB 85821130368, Frana Kurelca 8,51000 Rijeka</item>
      <item>PEPE COMPANY j.d.o.o., OIB 77564865542, Trampov breg 43c,51216 Viškovo</item>
    </izvorni_sadrzaj>
    <derivirana_varijabla naziv="DomainObject.Predmet.SudioniciListAdressOIB_1">
      <item>FINA  Rijeka, OIB 85821130368, Frana Kurelca 8,51000 Rijeka</item>
      <item>PEPE COMPANY j.d.o.o., OIB 77564865542, Trampov breg 43c,51216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77564865542</item>
    </izvorni_sadrzaj>
    <derivirana_varijabla naziv="DomainObject.Predmet.SudioniciListNazivOIB_1">
      <item>, OIB 85821130368</item>
      <item>, OIB 77564865542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872A6E-2C66-43A5-9903-F82E6480FD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770</properties:Words>
  <properties:Characters>4158</properties:Characters>
  <properties:Lines>114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2017-06-12T08:00:00Z</dcterms:created>
  <dc:creator>Vera Jelenović</dc:creator>
  <cp:lastModifiedBy>Danijela Fumić</cp:lastModifiedBy>
  <cp:lastPrinted>2017-06-12T08:00:00Z</cp:lastPrinted>
  <dcterms:modified xmlns:xsi="http://www.w3.org/2001/XMLSchema-instance" xsi:type="dcterms:W3CDTF">2017-06-12T09:03:00Z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