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0fcf" w14:paraId="fbe0fcf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EB487C">
        <w:t>4402</w:t>
      </w:r>
      <w:r w:rsidRPr="00816265">
        <w:t>/1</w:t>
      </w:r>
      <w:r w:rsidR="005362C9">
        <w:t>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5A5AC6" w:rsidRPr="00816265">
        <w:t>Ljudevita Šestića 4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služba, po sucu Goranki Boljkovac, kao stečajnom sucu, u povodu prijedloga predlagatelja FINANCIJSKE AGENCIJE, Zagreb, Ulica grada Vukovara 70, za otvaranje stečajnog postupka nad dužnikom NOGOMETNI KLUB "MAKSIMIR", Zagreb, Oboj 1, OIB </w:t>
      </w:r>
      <w:r>
        <w:rPr>
          <w:rFonts w:eastAsiaTheme="minorHAnsi"/>
          <w:lang w:eastAsia="en-US"/>
        </w:rPr>
        <w:t>27850223687,</w:t>
      </w:r>
      <w:r>
        <w:t xml:space="preserve"> kojeg zastupa punomoćnik Pero Lozica, odvjetnik u Odvjetničkom društvu Kapor i Partneri d.o.o., Zagreb, Gajeva 2a, dana 2. veljače 2017. godine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A649EC" w:rsidP="00444BEC" w:rsidR="00EB487C">
      <w:pPr>
        <w:ind w:firstLine="708"/>
        <w:jc w:val="both"/>
      </w:pPr>
      <w:r w:rsidRPr="00816265">
        <w:t xml:space="preserve">Ispravlja se </w:t>
      </w:r>
      <w:r w:rsidR="00816265">
        <w:t>rješenje ovog suda posl.br. 4 St-</w:t>
      </w:r>
      <w:r w:rsidR="00EB487C">
        <w:t>4402</w:t>
      </w:r>
      <w:r w:rsidR="005362C9">
        <w:t xml:space="preserve">/16 </w:t>
      </w:r>
      <w:r w:rsidR="00816265">
        <w:t xml:space="preserve">od </w:t>
      </w:r>
      <w:r w:rsidR="005362C9">
        <w:t>27.</w:t>
      </w:r>
      <w:r w:rsidR="00F440F1">
        <w:t xml:space="preserve"> </w:t>
      </w:r>
      <w:r w:rsidR="00EB487C">
        <w:t>siječnja 2017</w:t>
      </w:r>
      <w:r w:rsidR="00816265">
        <w:t xml:space="preserve">. godine, 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 xml:space="preserve">točka I., </w:t>
      </w:r>
      <w:r w:rsidR="0021206B">
        <w:t>te u obrazloženju</w:t>
      </w:r>
      <w:r w:rsidR="00C13D83">
        <w:t>,</w:t>
      </w:r>
      <w:r w:rsidR="0021206B">
        <w:t xml:space="preserve"> stavak prvi, </w:t>
      </w:r>
      <w:r w:rsidR="00816265">
        <w:t xml:space="preserve">u pogledu </w:t>
      </w:r>
      <w:r w:rsidR="005362C9">
        <w:t>naziva</w:t>
      </w:r>
      <w:r w:rsidR="00970FFF">
        <w:t>, sjedišta i OIB-a</w:t>
      </w:r>
      <w:r w:rsidR="00816265">
        <w:t xml:space="preserve"> dužnika, tako da umjesto</w:t>
      </w:r>
      <w:r w:rsidR="00444BEC" w:rsidRPr="00816265">
        <w:t xml:space="preserve">: </w:t>
      </w:r>
      <w:r w:rsidR="00816265">
        <w:t>"</w:t>
      </w:r>
      <w:r w:rsidR="00EB487C">
        <w:t>KOVAČ TRADE d.o.o., Zagreb, Preradovićeva 18, OIB 47196051845</w:t>
      </w:r>
      <w:r w:rsidR="00816265">
        <w:t>",</w:t>
      </w:r>
    </w:p>
    <w:p w:rsidRDefault="00816265" w:rsidP="00444BEC" w:rsidR="00444BEC" w:rsidRPr="00816265">
      <w:pPr>
        <w:ind w:firstLine="708"/>
        <w:jc w:val="both"/>
      </w:pPr>
      <w:r>
        <w:t xml:space="preserve">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EB487C">
        <w:t xml:space="preserve">NOGOMETNI KLUB "MAKSIMIR", Zagreb, Oboj 1, OIB </w:t>
      </w:r>
      <w:r w:rsidR="00EB487C">
        <w:rPr>
          <w:rFonts w:eastAsiaTheme="minorHAnsi"/>
          <w:lang w:eastAsia="en-US"/>
        </w:rPr>
        <w:t>27850223687</w:t>
      </w:r>
      <w:r w:rsidRPr="00816265">
        <w:t>"</w:t>
      </w:r>
      <w:r w:rsidR="00816265">
        <w:t>.</w:t>
      </w:r>
    </w:p>
    <w:p w:rsidRDefault="00FB0DC3" w:rsidP="00333CAD" w:rsidR="00FB0DC3" w:rsidRPr="00816265">
      <w:pPr>
        <w:ind w:left="360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FB0DC3" w:rsidP="00FB0DC3" w:rsidR="00FB0DC3" w:rsidRPr="00816265">
      <w:pPr>
        <w:ind w:firstLine="708"/>
        <w:jc w:val="both"/>
      </w:pPr>
      <w:r w:rsidRPr="00816265">
        <w:t xml:space="preserve">U </w:t>
      </w:r>
      <w:r w:rsidR="00816265">
        <w:t xml:space="preserve">rješenju ovog suda posl.br. </w:t>
      </w:r>
      <w:r w:rsidR="00EB487C">
        <w:t xml:space="preserve">4 St-4402/16 od 27. siječnja 2017. </w:t>
      </w:r>
      <w:r w:rsidR="00816265">
        <w:t>godine</w:t>
      </w:r>
      <w:r w:rsidR="005C71C1" w:rsidRPr="00816265">
        <w:t xml:space="preserve">, </w:t>
      </w:r>
      <w:r w:rsidR="00512D25" w:rsidRPr="00816265">
        <w:t xml:space="preserve">nastala je očita pogreška u pisanju </w:t>
      </w:r>
      <w:r w:rsidR="005362C9">
        <w:t>naziva</w:t>
      </w:r>
      <w:r w:rsidR="00970FFF">
        <w:t>, sjedišta i OIB-a</w:t>
      </w:r>
      <w:r w:rsidR="0021206B">
        <w:t xml:space="preserve"> dužnika</w:t>
      </w:r>
      <w:r w:rsidR="00816265">
        <w:t>, slijedom čega je sud</w:t>
      </w:r>
      <w:r w:rsidR="0021206B">
        <w:t>,</w:t>
      </w:r>
      <w:r w:rsidR="005362C9">
        <w:t xml:space="preserve"> </w:t>
      </w:r>
      <w:r w:rsidR="00970FFF">
        <w:t>na prijedlog dužnika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EB487C">
        <w:t>2. veljače 2017</w:t>
      </w:r>
      <w:r w:rsidR="000836FA" w:rsidRPr="00816265">
        <w:t>. godine</w:t>
      </w:r>
    </w:p>
    <w:p w:rsidRDefault="00212DFE" w:rsidR="00212DFE" w:rsidRPr="00816265"/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094D87" w:rsidR="00CE25AD" w:rsidRPr="00816265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741D5E">
        <w:t>, v.r.</w:t>
      </w:r>
    </w:p>
    <w:p w:rsidRDefault="00CE25AD" w:rsidP="00094D87" w:rsidR="00CE25AD" w:rsidRPr="00816265">
      <w:pPr>
        <w:jc w:val="center"/>
      </w:pPr>
    </w:p>
    <w:p w:rsidRDefault="00CE25AD" w:rsidP="00CE25AD" w:rsidR="00A33D12" w:rsidRPr="00816265">
      <w:pPr>
        <w:tabs>
          <w:tab w:pos="4536" w:val="center"/>
          <w:tab w:pos="6794" w:val="left"/>
        </w:tabs>
      </w:pPr>
      <w:r w:rsidRPr="00816265">
        <w:tab/>
      </w:r>
      <w:r w:rsidR="00094D87" w:rsidRPr="00816265">
        <w:t xml:space="preserve"> </w:t>
      </w:r>
      <w:r w:rsidRPr="00816265">
        <w:tab/>
      </w:r>
      <w:r w:rsidR="00741D5E">
        <w:t>Za točnost otpravka-</w:t>
      </w:r>
    </w:p>
    <w:p w:rsidRDefault="00CE25AD" w:rsidP="00CE25AD" w:rsidR="00212DFE" w:rsidRPr="00816265">
      <w:pPr>
        <w:tabs>
          <w:tab w:pos="6794" w:val="left"/>
        </w:tabs>
      </w:pPr>
      <w:r w:rsidRPr="00816265">
        <w:tab/>
      </w:r>
      <w:r w:rsidR="00741D5E">
        <w:t>ovlašteni službenik:</w:t>
      </w:r>
    </w:p>
    <w:p w:rsidRDefault="00741D5E" w:rsidP="00EB487C" w:rsidR="00EB487C">
      <w:pPr>
        <w:tabs>
          <w:tab w:pos="6794" w:val="left"/>
        </w:tabs>
      </w:pPr>
      <w:r>
        <w:tab/>
      </w:r>
      <w:r w:rsidR="00EB487C">
        <w:t>Renata Klokočki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EB487C" w:rsidR="00EB487C">
      <w:r>
        <w:t xml:space="preserve">Protiv ovog rješenja dopuštena je žalba </w:t>
      </w:r>
    </w:p>
    <w:p w:rsidRDefault="00EB487C" w:rsidP="00EB487C" w:rsidR="00EB487C">
      <w:r>
        <w:t>u roku od 8 dana, koja se podnosi u tri primjerka,</w:t>
      </w:r>
    </w:p>
    <w:p w:rsidRDefault="00EB487C" w:rsidP="00EB487C" w:rsidR="00EB487C">
      <w:r>
        <w:t>Visokom trgovačkom sudu Republike Hrvatske,</w:t>
      </w:r>
    </w:p>
    <w:p w:rsidRDefault="00EB487C" w:rsidP="00EB487C" w:rsidR="00EB487C">
      <w:r>
        <w:t>putem ovog suda.</w:t>
      </w:r>
    </w:p>
    <w:sectPr w:rsidSect="000836FA" w:rsidR="00EB487C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8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>
      <w:t>Stpn-</w:t>
    </w:r>
    <w:r w:rsidR="005C71C1">
      <w:t>203/15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01BB9"/>
    <w:rsid w:val="00816265"/>
    <w:rsid w:val="00821FAE"/>
    <w:rsid w:val="008606AE"/>
    <w:rsid w:val="008C57B0"/>
    <w:rsid w:val="009012E5"/>
    <w:rsid w:val="00970FFF"/>
    <w:rsid w:val="00A166AF"/>
    <w:rsid w:val="00A33D12"/>
    <w:rsid w:val="00A649EC"/>
    <w:rsid w:val="00A73933"/>
    <w:rsid w:val="00AA3E60"/>
    <w:rsid w:val="00AF691B"/>
    <w:rsid w:val="00B73B8C"/>
    <w:rsid w:val="00B74DA8"/>
    <w:rsid w:val="00B81753"/>
    <w:rsid w:val="00B82C81"/>
    <w:rsid w:val="00B90885"/>
    <w:rsid w:val="00BB0081"/>
    <w:rsid w:val="00BC6A54"/>
    <w:rsid w:val="00C05653"/>
    <w:rsid w:val="00C13D83"/>
    <w:rsid w:val="00C8174A"/>
    <w:rsid w:val="00CE25AD"/>
    <w:rsid w:val="00D961D1"/>
    <w:rsid w:val="00E66A93"/>
    <w:rsid w:val="00E73E3F"/>
    <w:rsid w:val="00EB171E"/>
    <w:rsid w:val="00EB487C"/>
    <w:rsid w:val="00ED1E25"/>
    <w:rsid w:val="00F112BF"/>
    <w:rsid w:val="00F23AE3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4402</izvorni_sadrzaj>
    <derivirana_varijabla naziv="DomainObject.Predmet.Broj_1">4402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St-4402/2016</izvorni_sadrzaj>
    <derivirana_varijabla naziv="DomainObject.Predmet.OznakaBroj_1">St-4402/2016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NOGOMETNI KLUB ''MAKSIMIR'' zastupanog po punomoćniku Igor Mlinar; Odvjetničko društvo KAPOR I PARTNERI društvo s ograničenom odgovornošću</izvorni_sadrzaj>
    <derivirana_varijabla naziv="DomainObject.Predmet.ProtustrankaFormated_1">  NOGOMETNI KLUB ''MAKSIMIR'' zastupanog po punomoćniku Igor Mlinar; Odvjetničko društvo KAPOR I PARTNERI društvo s ograničenom odgovornošću</derivirana_varijabla>
  </DomainObject.Predmet.ProtustrankaFormated>
  <DomainObject.Predmet.ProtustrankaFormatedOIB>
    <izvorni_sadrzaj>  NOGOMETNI KLUB ''MAKSIMIR'', OIB 27850223687 zastupanog po punomoćniku Igor Mlinar; Odvjetničko društvo KAPOR I PARTNERI društvo s ograničenom odgovornošću</izvorni_sadrzaj>
    <derivirana_varijabla naziv="DomainObject.Predmet.ProtustrankaFormatedOIB_1">  NOGOMETNI KLUB ''MAKSIMIR'', OIB 27850223687 zastupanog po punomoćniku Igor Mlinar; Odvjetničko društvo KAPOR I PARTNERI društvo s ograničenom odgovornošću</derivirana_varijabla>
  </DomainObject.Predmet.ProtustrankaFormatedOIB>
  <DomainObject.Predmet.ProtustrankaFormatedWithAdress>
    <izvorni_sadrzaj> NOGOMETNI KLUB ''MAKSIMIR'', Oboj 1, 10000 Zagreb zastupanog po punomoćniku Igor Mlinar; Odvjetničko društvo KAPOR I PARTNERI društvo s ograničenom odgovornošću</izvorni_sadrzaj>
    <derivirana_varijabla naziv="DomainObject.Predmet.ProtustrankaFormatedWithAdress_1"> NOGOMETNI KLUB ''MAKSIMIR'', Oboj 1, 10000 Zagreb zastupanog po punomoćniku Igor Mlinar; Odvjetničko društvo KAPOR I PARTNERI društvo s ograničenom odgovornošću</derivirana_varijabla>
  </DomainObject.Predmet.ProtustrankaFormatedWithAdress>
  <DomainObject.Predmet.ProtustrankaFormatedWithAdressOIB>
    <izvorni_sadrzaj> NOGOMETNI KLUB ''MAKSIMIR'', OIB 27850223687, Oboj 1, 10000 Zagreb zastupanog po punomoćniku Igor Mlinar; Odvjetničko društvo KAPOR I PARTNERI društvo s ograničenom odgovornošću</izvorni_sadrzaj>
    <derivirana_varijabla naziv="DomainObject.Predmet.ProtustrankaFormatedWithAdressOIB_1"> NOGOMETNI KLUB ''MAKSIMIR'', OIB 27850223687, Oboj 1, 10000 Zagreb zastupanog po punomoćniku Igor Mlinar; Odvjetničko društvo KAPOR I PARTNERI društvo s ograničenom odgovornošću</derivirana_varijabla>
  </DomainObject.Predmet.ProtustrankaFormatedWithAdressOIB>
  <DomainObject.Predmet.ProtustrankaWithAdress>
    <izvorni_sadrzaj>NOGOMETNI KLUB ''MAKSIMIR'' Oboj 1, 10000 Zagreb</izvorni_sadrzaj>
    <derivirana_varijabla naziv="DomainObject.Predmet.ProtustrankaWithAdress_1">NOGOMETNI KLUB ''MAKSIMIR'' Oboj 1, 10000 Zagreb</derivirana_varijabla>
  </DomainObject.Predmet.ProtustrankaWithAdress>
  <DomainObject.Predmet.ProtustrankaWithAdressOIB>
    <izvorni_sadrzaj>NOGOMETNI KLUB ''MAKSIMIR'', OIB 27850223687, Oboj 1, 10000 Zagreb</izvorni_sadrzaj>
    <derivirana_varijabla naziv="DomainObject.Predmet.ProtustrankaWithAdressOIB_1">NOGOMETNI KLUB ''MAKSIMIR'', OIB 27850223687, Oboj 1, 10000 Zagreb</derivirana_varijabla>
  </DomainObject.Predmet.ProtustrankaWithAdressOIB>
  <DomainObject.Predmet.ProtustrankaNazivFormated>
    <izvorni_sadrzaj>NOGOMETNI KLUB ''MAKSIMIR''</izvorni_sadrzaj>
    <derivirana_varijabla naziv="DomainObject.Predmet.ProtustrankaNazivFormated_1">NOGOMETNI KLUB ''MAKSIMIR''</derivirana_varijabla>
  </DomainObject.Predmet.ProtustrankaNazivFormated>
  <DomainObject.Predmet.ProtustrankaNazivFormatedOIB>
    <izvorni_sadrzaj>NOGOMETNI KLUB ''MAKSIMIR'', OIB 27850223687</izvorni_sadrzaj>
    <derivirana_varijabla naziv="DomainObject.Predmet.ProtustrankaNazivFormatedOIB_1">NOGOMETNI KLUB ''MAKSIMIR'', OIB 27850223687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''MAKSIMIR'' zastupanog po punomoćniku Igor Mlinar; Odvjetničko društvo KAPOR I PARTNERI društvo s ograničenom odgovornošću</item>
    </izvorni_sadrzaj>
    <derivirana_varijabla naziv="DomainObject.Predmet.ProtuStrankaListFormated_1">
      <item>NOGOMETNI KLUB ''MAKSIMIR'' zastupanog po punomoćniku Igor Mlinar; Odvjetničko društvo KAPOR I PARTNERI društvo s ograničenom odgovornošću</item>
    </derivirana_varijabla>
  </DomainObject.Predmet.ProtuStrankaListFormated>
  <DomainObject.Predmet.ProtuStrankaListFormatedOIB>
    <izvorni_sadrzaj>
      <item>NOGOMETNI KLUB ''MAKSIMIR'', OIB 27850223687 zastupanog po punomoćniku Igor Mlinar; Odvjetničko društvo KAPOR I PARTNERI društvo s ograničenom odgovornošću</item>
    </izvorni_sadrzaj>
    <derivirana_varijabla naziv="DomainObject.Predmet.ProtuStrankaListFormatedOIB_1">
      <item>NOGOMETNI KLUB ''MAKSIMIR'', OIB 27850223687 zastupanog po punomoćniku Igor Mlinar; Odvjetničko društvo KAPOR I PARTNERI društvo s ograničenom odgovornošću</item>
    </derivirana_varijabla>
  </DomainObject.Predmet.ProtuStrankaListFormatedOIB>
  <DomainObject.Predmet.ProtuStrankaListFormatedWithAdress>
    <izvorni_sadrzaj>
      <item>NOGOMETNI KLUB ''MAKSIMIR'', Oboj 1, 10000 Zagreb zastupanog po punomoćniku Igor Mlinar; Odvjetničko društvo KAPOR I PARTNERI društvo s ograničenom odgovornošću</item>
    </izvorni_sadrzaj>
    <derivirana_varijabla naziv="DomainObject.Predmet.ProtuStrankaListFormatedWithAdress_1">
      <item>NOGOMETNI KLUB ''MAKSIMIR'', Oboj 1, 10000 Zagreb zastupanog po punomoćniku Igor Mlinar; Odvjetničko društvo KAPOR I PARTNERI društvo s ograničenom odgovornošću</item>
    </derivirana_varijabla>
  </DomainObject.Predmet.ProtuStrankaListFormatedWithAdress>
  <DomainObject.Predmet.ProtuStrankaListFormatedWithAdressOIB>
    <izvorni_sadrzaj>
      <item>NOGOMETNI KLUB ''MAKSIMIR'', OIB 27850223687, Oboj 1, 10000 Zagreb zastupanog po punomoćniku Igor Mlinar; Odvjetničko društvo KAPOR I PARTNERI društvo s ograničenom odgovornošću</item>
    </izvorni_sadrzaj>
    <derivirana_varijabla naziv="DomainObject.Predmet.ProtuStrankaListFormatedWithAdressOIB_1">
      <item>NOGOMETNI KLUB ''MAKSIMIR'', OIB 27850223687, Oboj 1, 10000 Zagreb zastupanog po punomoćniku Igor Mlinar; Odvjetničko društvo KAPOR I PARTNERI društvo s ograničenom odgovornošću</item>
    </derivirana_varijabla>
  </DomainObject.Predmet.ProtuStrankaListFormatedWithAdressOIB>
  <DomainObject.Predmet.ProtuStrankaListNazivFormated>
    <izvorni_sadrzaj>
      <item>NOGOMETNI KLUB ''MAKSIMIR''</item>
    </izvorni_sadrzaj>
    <derivirana_varijabla naziv="DomainObject.Predmet.ProtuStrankaListNazivFormated_1">
      <item>NOGOMETNI KLUB ''MAKSIMIR''</item>
    </derivirana_varijabla>
  </DomainObject.Predmet.ProtuStrankaListNazivFormated>
  <DomainObject.Predmet.ProtuStrankaListNazivFormatedOIB>
    <izvorni_sadrzaj>
      <item>NOGOMETNI KLUB ''MAKSIMIR'', OIB 27850223687</item>
    </izvorni_sadrzaj>
    <derivirana_varijabla naziv="DomainObject.Predmet.ProtuStrankaListNazivFormatedOIB_1">
      <item>NOGOMETNI KLUB ''MAKSIMIR'', OIB 27850223687</item>
    </derivirana_varijabla>
  </DomainObject.Predmet.ProtuStrankaListNazivFormatedOIB>
  <DomainObject.Predmet.OstaliListFormated>
    <izvorni_sadrzaj>
      <item>Igor Mlinar punomoćnik sudionika u postupku NOGOMETNI KLUB ''MAKSIMIR''</item>
      <item>Odvjetničko društvo KAPOR I PARTNERI društvo s ograničenom odgovornošću punomoćnik sudionika u postupku NOGOMETNI KLUB ''MAKSIMIR''</item>
    </izvorni_sadrzaj>
    <derivirana_varijabla naziv="DomainObject.Predmet.OstaliListFormated_1">
      <item>Igor Mlinar punomoćnik sudionika u postupku NOGOMETNI KLUB ''MAKSIMIR''</item>
      <item>Odvjetničko društvo KAPOR I PARTNERI društvo s ograničenom odgovornošću punomoćnik sudionika u postupku NOGOMETNI KLUB ''MAKSIMIR''</item>
    </derivirana_varijabla>
  </DomainObject.Predmet.OstaliListFormated>
  <DomainObject.Predmet.OstaliListFormatedOIB>
    <izvorni_sadrzaj>
      <item>Igor Mlinar, OIB 65456335737 punomoćnik sudionika u postupku NOGOMETNI KLUB ''MAKSIMIR''</item>
      <item>Odvjetničko društvo KAPOR I PARTNERI društvo s ograničenom odgovornošću, OIB 36714247867 punomoćnik sudionika u postupku NOGOMETNI KLUB ''MAKSIMIR''</item>
    </izvorni_sadrzaj>
    <derivirana_varijabla naziv="DomainObject.Predmet.OstaliListFormatedOIB_1">
      <item>Igor Mlinar, OIB 65456335737 punomoćnik sudionika u postupku NOGOMETNI KLUB ''MAKSIMIR''</item>
      <item>Odvjetničko društvo KAPOR I PARTNERI društvo s ograničenom odgovornošću, OIB 36714247867 punomoćnik sudionika u postupku NOGOMETNI KLUB ''MAKSIMIR''</item>
    </derivirana_varijabla>
  </DomainObject.Predmet.OstaliListFormatedOIB>
  <DomainObject.Predmet.OstaliListFormatedWithAdress>
    <izvorni_sadrzaj>
      <item>Igor Mlinar, Lubenička Ulica 10/1, 10000 Zagreb punomoćnik sudionika u postupku NOGOMETNI KLUB ''MAKSIMIR''</item>
      <item>Odvjetničko društvo KAPOR I PARTNERI društvo s ograničenom odgovornošću, Ljudevita Gaja 2/a, 10000 Zagreb punomoćnik sudionika u postupku NOGOMETNI KLUB ''MAKSIMIR''</item>
    </izvorni_sadrzaj>
    <derivirana_varijabla naziv="DomainObject.Predmet.OstaliListFormatedWithAdress_1">
      <item>Igor Mlinar, Lubenička Ulica 10/1, 10000 Zagreb punomoćnik sudionika u postupku NOGOMETNI KLUB ''MAKSIMIR''</item>
      <item>Odvjetničko društvo KAPOR I PARTNERI društvo s ograničenom odgovornošću, Ljudevita Gaja 2/a, 10000 Zagreb punomoćnik sudionika u postupku NOGOMETNI KLUB ''MAKSIMIR''</item>
    </derivirana_varijabla>
  </DomainObject.Predmet.OstaliListFormatedWithAdress>
  <DomainObject.Predmet.OstaliListFormatedWithAdressOIB>
    <izvorni_sadrzaj>
      <item>Igor Mlinar, OIB 65456335737, Lubenička Ulica 10/1, 10000 Zagreb punomoćnik sudionika u postupku NOGOMETNI KLUB ''MAKSIMIR''</item>
      <item>Odvjetničko društvo KAPOR I PARTNERI društvo s ograničenom odgovornošću, OIB 36714247867, Ljudevita Gaja 2/a, 10000 Zagreb punomoćnik sudionika u postupku NOGOMETNI KLUB ''MAKSIMIR''</item>
    </izvorni_sadrzaj>
    <derivirana_varijabla naziv="DomainObject.Predmet.OstaliListFormatedWithAdressOIB_1">
      <item>Igor Mlinar, OIB 65456335737, Lubenička Ulica 10/1, 10000 Zagreb punomoćnik sudionika u postupku NOGOMETNI KLUB ''MAKSIMIR''</item>
      <item>Odvjetničko društvo KAPOR I PARTNERI društvo s ograničenom odgovornošću, OIB 36714247867, Ljudevita Gaja 2/a, 10000 Zagreb punomoćnik sudionika u postupku NOGOMETNI KLUB ''MAKSIMIR''</item>
    </derivirana_varijabla>
  </DomainObject.Predmet.OstaliListFormatedWithAdressOIB>
  <DomainObject.Predmet.OstaliListNazivFormated>
    <izvorni_sadrzaj>
      <item>Igor Mlinar</item>
      <item>Odvjetničko društvo KAPOR I PARTNERI društvo s ograničenom odgovornošću</item>
    </izvorni_sadrzaj>
    <derivirana_varijabla naziv="DomainObject.Predmet.OstaliListNazivFormated_1">
      <item>Igor Mlinar</item>
      <item>Odvjetničko društvo KAPOR I PARTNERI društvo s ograničenom odgovornošću</item>
    </derivirana_varijabla>
  </DomainObject.Predmet.OstaliListNazivFormated>
  <DomainObject.Predmet.OstaliListNazivFormatedOIB>
    <izvorni_sadrzaj>
      <item>Igor Mlinar, OIB 65456335737</item>
      <item>Odvjetničko društvo KAPOR I PARTNERI društvo s ograničenom odgovornošću, OIB 36714247867</item>
    </izvorni_sadrzaj>
    <derivirana_varijabla naziv="DomainObject.Predmet.OstaliListNazivFormatedOIB_1">
      <item>Igor Mlinar, OIB 65456335737</item>
      <item>Odvjetničko društvo KAPOR I PARTNERI društvo s ograničenom odgovornošću,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''MAKSIMIR''</izvorni_sadrzaj>
    <derivirana_varijabla naziv="DomainObject.Predmet.ProtustrankaIDrugi_1">NOGOMETNI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KLUB ''MAKSIMIR'', OIB 27850223687, Oboj 1, 10000 Zagreb</izvorni_sadrzaj>
    <derivirana_varijabla naziv="DomainObject.Predmet.ProtustrankaIDrugiAdressOIB_1">NOGOMETNI KLUB ''MAKSIMIR'', OIB 27850223687, Oboj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2017.</izvorni_sadrzaj>
    <derivirana_varijabla naziv="DomainObject.Predmet.OdlukaRjesenje.DatumDonosenjaOdluke_1">27.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St-4402/2016-5</izvorni_sadrzaj>
    <derivirana_varijabla naziv="DomainObject.Predmet.OdlukaRjesenje.Oznaka_1">St-4402/2016-5</derivirana_varijabla>
  </DomainObject.Predmet.OdlukaRjesenje.Oznaka>
  <DomainObject.Predmet.SudioniciListNaziv>
    <izvorni_sadrzaj>
      <item>FINA Regionalni centar Zagreb</item>
      <item>NOGOMETNI KLUB ''MAKSIMIR''</item>
      <item>Igor Mlinar</item>
      <item>Odvjetničko društvo KAPOR I PARTNERI društvo s ograničenom odgovornošću</item>
    </izvorni_sadrzaj>
    <derivirana_varijabla naziv="DomainObject.Predmet.SudioniciListNaziv_1">
      <item>FINA Regionalni centar Zagreb</item>
      <item>NOGOMETNI KLUB ''MAKSIMIR''</item>
      <item>Igor Mlinar</item>
      <item>Odvjetničko društvo KAPOR I PARTNERI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KLUB ''MAKSIMIR'', OIB 27850223687, Oboj 1,10000 Zagreb</item>
      <item>Igor Mlinar, OIB 65456335737, Lubenička Ulica 10/1,10000 Zagreb</item>
      <item>Odvjetničko društvo KAPOR I PARTNERI društvo s ograničenom odgovornošću, OIB 36714247867, Ljudevita Gaja 2/a,10000 Zagreb</item>
    </izvorni_sadrzaj>
    <derivirana_varijabla naziv="DomainObject.Predmet.SudioniciListAdressOIB_1">
      <item>FINA Regionalni centar Zagreb, OIB 85821130368, Trg svibanjskih žrtava 1995. br. 1,10000 Zagreb</item>
      <item>NOGOMETNI KLUB ''MAKSIMIR'', OIB 27850223687, Oboj 1,10000 Zagreb</item>
      <item>Igor Mlinar, OIB 65456335737, Lubenička Ulica 10/1,10000 Zagreb</item>
      <item>Odvjetničko društvo KAPOR I PARTNERI društvo s ograničenom odgovornošću,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27850223687</item>
      <item>, OIB 65456335737</item>
      <item>, OIB 36714247867</item>
    </izvorni_sadrzaj>
    <derivirana_varijabla naziv="DomainObject.Predmet.SudioniciListNazivOIB_1">
      <item>, OIB 85821130368</item>
      <item>, OIB 27850223687</item>
      <item>, OIB 65456335737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05253-4099-406E-A444-2E51EFD06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1360</properties:Characters>
  <properties:Lines>45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2017-02-02T13:37:00Z</dcterms:created>
  <dc:creator>Korisnik</dc:creator>
  <cp:lastModifiedBy>Goranka Boljkovac</cp:lastModifiedBy>
  <cp:lastPrinted>2016-04-15T08:00:00Z</cp:lastPrinted>
  <dcterms:modified xmlns:xsi="http://www.w3.org/2001/XMLSchema-instance" xsi:type="dcterms:W3CDTF">2017-02-02T13:49:00Z</dcterms:modified>
  <cp:revision>4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