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b91a" w14:paraId="6fcb91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A102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St-5304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97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D1549" w:rsidRPr="006D1549">
        <w:t xml:space="preserve"> </w:t>
      </w:r>
      <w:r w:rsidR="00B264D7" w:rsidRP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PROMO LAB d.o.o., Zagreb, Zagrebačka 51, MBS: 080555703, OIB: 02141605157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77E1F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264D7" w:rsidRPr="00B264D7">
        <w:t xml:space="preserve"> </w:t>
      </w:r>
      <w:r w:rsidR="00B264D7" w:rsidRP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PROMO LAB d.o.o., Zagreb, Zagrebačka 51, MBS: 080555703, OIB: 02141605157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8169A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</w:t>
      </w:r>
      <w:r w:rsidR="0068169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Osijek, Sv. Ane 15b,</w:t>
      </w:r>
      <w:r w:rsidR="006816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77E1F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B264D7" w:rsidRP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PROMO LAB d.o.o., Zagreb, Zagrebačka 51, MBS: 080555703, OIB: 02141605157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264D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11.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D695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A1021">
      <w:rPr>
        <w:rFonts w:cs="Times New Roman" w:hAnsi="Times New Roman" w:ascii="Times New Roman"/>
        <w:sz w:val="24"/>
        <w:szCs w:val="24"/>
      </w:rPr>
      <w:t>5304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1021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77E1F"/>
    <w:rsid w:val="00393011"/>
    <w:rsid w:val="003A1F20"/>
    <w:rsid w:val="003C0253"/>
    <w:rsid w:val="003C7C63"/>
    <w:rsid w:val="003D6956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8169A"/>
    <w:rsid w:val="00692C6F"/>
    <w:rsid w:val="0069753A"/>
    <w:rsid w:val="006A7C4C"/>
    <w:rsid w:val="006D1549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308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AF0838"/>
    <w:rsid w:val="00B01426"/>
    <w:rsid w:val="00B228D8"/>
    <w:rsid w:val="00B264D7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D6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9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D69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D69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D69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D6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9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D69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D69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D69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5304</izvorni_sadrzaj>
    <derivirana_varijabla naziv="DomainObject.Predmet.Broj_1">5304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St-5304/2015</izvorni_sadrzaj>
    <derivirana_varijabla naziv="DomainObject.Predmet.OznakaBroj_1">St-5304/2015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LAB d.o.o. zastupanog po punomoćniku Bojan Nikočević</izvorni_sadrzaj>
    <derivirana_varijabla naziv="DomainObject.Predmet.ProtustrankaFormated_1">  PROMO LAB d.o.o. zastupanog po punomoćniku Bojan Nikočević</derivirana_varijabla>
  </DomainObject.Predmet.ProtustrankaFormated>
  <DomainObject.Predmet.ProtustrankaFormatedOIB>
    <izvorni_sadrzaj>  PROMO LAB d.o.o., OIB 02141605157 zastupanog po punomoćniku Bojan Nikočević</izvorni_sadrzaj>
    <derivirana_varijabla naziv="DomainObject.Predmet.ProtustrankaFormatedOIB_1">  PROMO LAB d.o.o., OIB 02141605157 zastupanog po punomoćniku Bojan Nikočević</derivirana_varijabla>
  </DomainObject.Predmet.ProtustrankaFormatedOIB>
  <DomainObject.Predmet.ProtustrankaFormatedWithAdress>
    <izvorni_sadrzaj> PROMO LAB d.o.o., Zagrebačka 51, 10000 Zagreb zastupanog po punomoćniku Bojan Nikočević</izvorni_sadrzaj>
    <derivirana_varijabla naziv="DomainObject.Predmet.ProtustrankaFormatedWithAdress_1"> PROMO LAB d.o.o., Zagrebačka 51, 10000 Zagreb zastupanog po punomoćniku Bojan Nikočević</derivirana_varijabla>
  </DomainObject.Predmet.ProtustrankaFormatedWithAdress>
  <DomainObject.Predmet.ProtustrankaFormatedWithAdressOIB>
    <izvorni_sadrzaj> PROMO LAB d.o.o., OIB 02141605157, Zagrebačka 51, 10000 Zagreb zastupanog po punomoćniku Bojan Nikočević</izvorni_sadrzaj>
    <derivirana_varijabla naziv="DomainObject.Predmet.ProtustrankaFormatedWithAdressOIB_1"> PROMO LAB d.o.o., OIB 02141605157, Zagrebačka 51, 10000 Zagreb zastupanog po punomoćniku Bojan Nikočević</derivirana_varijabla>
  </DomainObject.Predmet.ProtustrankaFormatedWithAdressOIB>
  <DomainObject.Predmet.ProtustrankaWithAdress>
    <izvorni_sadrzaj>PROMO LAB d.o.o. Zagrebačka 51, 10000 Zagreb</izvorni_sadrzaj>
    <derivirana_varijabla naziv="DomainObject.Predmet.ProtustrankaWithAdress_1">PROMO LAB d.o.o. Zagrebačka 51, 10000 Zagreb</derivirana_varijabla>
  </DomainObject.Predmet.ProtustrankaWithAdress>
  <DomainObject.Predmet.ProtustrankaWithAdressOIB>
    <izvorni_sadrzaj>PROMO LAB d.o.o., OIB 02141605157, Zagrebačka 51, 10000 Zagreb</izvorni_sadrzaj>
    <derivirana_varijabla naziv="DomainObject.Predmet.ProtustrankaWithAdressOIB_1">PROMO LAB d.o.o., OIB 02141605157, Zagrebačka 51, 10000 Zagreb</derivirana_varijabla>
  </DomainObject.Predmet.ProtustrankaWithAdressOIB>
  <DomainObject.Predmet.ProtustrankaNazivFormated>
    <izvorni_sadrzaj>PROMO LAB d.o.o.</izvorni_sadrzaj>
    <derivirana_varijabla naziv="DomainObject.Predmet.ProtustrankaNazivFormated_1">PROMO LAB d.o.o.</derivirana_varijabla>
  </DomainObject.Predmet.ProtustrankaNazivFormated>
  <DomainObject.Predmet.ProtustrankaNazivFormatedOIB>
    <izvorni_sadrzaj>PROMO LAB d.o.o., OIB 02141605157</izvorni_sadrzaj>
    <derivirana_varijabla naziv="DomainObject.Predmet.ProtustrankaNazivFormatedOIB_1">PROMO LAB d.o.o., OIB 02141605157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LAB d.o.o. zastupanog po punomoćniku Bojan Nikočević</item>
    </izvorni_sadrzaj>
    <derivirana_varijabla naziv="DomainObject.Predmet.ProtuStrankaListFormated_1">
      <item>PROMO LAB d.o.o. zastupanog po punomoćniku Bojan Nikočević</item>
    </derivirana_varijabla>
  </DomainObject.Predmet.ProtuStrankaListFormated>
  <DomainObject.Predmet.ProtuStrankaListFormatedOIB>
    <izvorni_sadrzaj>
      <item>PROMO LAB d.o.o., OIB 02141605157 zastupanog po punomoćniku Bojan Nikočević</item>
    </izvorni_sadrzaj>
    <derivirana_varijabla naziv="DomainObject.Predmet.ProtuStrankaListFormatedOIB_1">
      <item>PROMO LAB d.o.o., OIB 02141605157 zastupanog po punomoćniku Bojan Nikočević</item>
    </derivirana_varijabla>
  </DomainObject.Predmet.ProtuStrankaListFormatedOIB>
  <DomainObject.Predmet.ProtuStrankaListFormatedWithAdress>
    <izvorni_sadrzaj>
      <item>PROMO LAB d.o.o., Zagrebačka 51, 10000 Zagreb zastupanog po punomoćniku Bojan Nikočević</item>
    </izvorni_sadrzaj>
    <derivirana_varijabla naziv="DomainObject.Predmet.ProtuStrankaListFormatedWithAdress_1">
      <item>PROMO LAB d.o.o., Zagrebačka 51, 10000 Zagreb zastupanog po punomoćniku Bojan Nikočević</item>
    </derivirana_varijabla>
  </DomainObject.Predmet.ProtuStrankaListFormatedWithAdress>
  <DomainObject.Predmet.ProtuStrankaListFormatedWithAdressOIB>
    <izvorni_sadrzaj>
      <item>PROMO LAB d.o.o., OIB 02141605157, Zagrebačka 51, 10000 Zagreb zastupanog po punomoćniku Bojan Nikočević</item>
    </izvorni_sadrzaj>
    <derivirana_varijabla naziv="DomainObject.Predmet.ProtuStrankaListFormatedWithAdressOIB_1">
      <item>PROMO LAB d.o.o., OIB 02141605157, Zagrebačka 51, 10000 Zagreb zastupanog po punomoćniku Bojan Nikočević</item>
    </derivirana_varijabla>
  </DomainObject.Predmet.ProtuStrankaListFormatedWithAdressOIB>
  <DomainObject.Predmet.ProtuStrankaListNazivFormated>
    <izvorni_sadrzaj>
      <item>PROMO LAB d.o.o.</item>
    </izvorni_sadrzaj>
    <derivirana_varijabla naziv="DomainObject.Predmet.ProtuStrankaListNazivFormated_1">
      <item>PROMO LAB d.o.o.</item>
    </derivirana_varijabla>
  </DomainObject.Predmet.ProtuStrankaListNazivFormated>
  <DomainObject.Predmet.ProtuStrankaListNazivFormatedOIB>
    <izvorni_sadrzaj>
      <item>PROMO LAB d.o.o., OIB 02141605157</item>
    </izvorni_sadrzaj>
    <derivirana_varijabla naziv="DomainObject.Predmet.ProtuStrankaListNazivFormatedOIB_1">
      <item>PROMO LAB d.o.o., OIB 02141605157</item>
    </derivirana_varijabla>
  </DomainObject.Predmet.ProtuStrankaListNazivFormatedOIB>
  <DomainObject.Predmet.OstaliListFormated>
    <izvorni_sadrzaj>
      <item>Bojan Nikočević punomoćnik sudionika u postupku PROMO LAB d.o.o.</item>
    </izvorni_sadrzaj>
    <derivirana_varijabla naziv="DomainObject.Predmet.OstaliListFormated_1">
      <item>Bojan Nikočević punomoćnik sudionika u postupku PROMO LAB d.o.o.</item>
    </derivirana_varijabla>
  </DomainObject.Predmet.OstaliListFormated>
  <DomainObject.Predmet.OstaliListFormatedOIB>
    <izvorni_sadrzaj>
      <item>Bojan Nikočević, OIB 51954361606 punomoćnik sudionika u postupku PROMO LAB d.o.o.</item>
    </izvorni_sadrzaj>
    <derivirana_varijabla naziv="DomainObject.Predmet.OstaliListFormatedOIB_1">
      <item>Bojan Nikočević, OIB 51954361606 punomoćnik sudionika u postupku PROMO LAB d.o.o.</item>
    </derivirana_varijabla>
  </DomainObject.Predmet.OstaliListFormatedOIB>
  <DomainObject.Predmet.OstaliListFormatedWithAdress>
    <izvorni_sadrzaj>
      <item>Bojan Nikočević, Hansa Dietricha Genschera 5, 32100 Vinkovci punomoćnik sudionika u postupku PROMO LAB d.o.o.</item>
    </izvorni_sadrzaj>
    <derivirana_varijabla naziv="DomainObject.Predmet.OstaliListFormatedWithAdress_1">
      <item>Bojan Nikočević, Hansa Dietricha Genschera 5, 32100 Vinkovci punomoćnik sudionika u postupku PROMO LAB d.o.o.</item>
    </derivirana_varijabla>
  </DomainObject.Predmet.OstaliListFormatedWithAdress>
  <DomainObject.Predmet.OstaliListFormatedWithAdressOIB>
    <izvorni_sadrzaj>
      <item>Bojan Nikočević, OIB 51954361606, Hansa Dietricha Genschera 5, 32100 Vinkovci punomoćnik sudionika u postupku PROMO LAB d.o.o.</item>
    </izvorni_sadrzaj>
    <derivirana_varijabla naziv="DomainObject.Predmet.OstaliListFormatedWithAdressOIB_1">
      <item>Bojan Nikočević, OIB 51954361606, Hansa Dietricha Genschera 5, 32100 Vinkovci punomoćnik sudionika u postupku PROMO LAB d.o.o.</item>
    </derivirana_varijabla>
  </DomainObject.Predmet.OstaliListFormatedWithAdressOIB>
  <DomainObject.Predmet.OstaliListNazivFormated>
    <izvorni_sadrzaj>
      <item>Bojan Nikočević</item>
    </izvorni_sadrzaj>
    <derivirana_varijabla naziv="DomainObject.Predmet.OstaliListNazivFormated_1">
      <item>Bojan Nikočević</item>
    </derivirana_varijabla>
  </DomainObject.Predmet.OstaliListNazivFormated>
  <DomainObject.Predmet.OstaliListNazivFormatedOIB>
    <izvorni_sadrzaj>
      <item>Bojan Nikočević, OIB 51954361606</item>
    </izvorni_sadrzaj>
    <derivirana_varijabla naziv="DomainObject.Predmet.OstaliListNazivFormatedOIB_1">
      <item>Bojan Nikočević, OIB 51954361606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LAB d.o.o.</izvorni_sadrzaj>
    <derivirana_varijabla naziv="DomainObject.Predmet.ProtustrankaIDrugi_1">PROMO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LAB d.o.o., OIB 02141605157, Zagrebačka 51, 10000 Zagreb</izvorni_sadrzaj>
    <derivirana_varijabla naziv="DomainObject.Predmet.ProtustrankaIDrugiAdressOIB_1">PROMO LAB d.o.o., OIB 02141605157, Zagrebačka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LAB d.o.o.</item>
      <item>FINA Regionalni centar Zagreb</item>
      <item>Bojan Nikočević</item>
    </izvorni_sadrzaj>
    <derivirana_varijabla naziv="DomainObject.Predmet.SudioniciListNaziv_1">
      <item>PROMO LAB d.o.o.</item>
      <item>FINA Regionalni centar Zagreb</item>
      <item>Bojan Nikočević</item>
    </derivirana_varijabla>
  </DomainObject.Predmet.SudioniciListNaziv>
  <DomainObject.Predmet.SudioniciListAdressOIB>
    <izvorni_sadrzaj>
      <item>PROMO LAB d.o.o., OIB 02141605157, Zagrebačka 51,10000 Zagreb</item>
      <item>FINA Regionalni centar Zagreb, OIB 85821130368, Trg svibanjskih žrtava 1995. Br. 1,10000 Zagreb</item>
      <item>Bojan Nikočević, OIB 51954361606, Hansa Dietricha Genschera 5,32100 Vinkovci</item>
    </izvorni_sadrzaj>
    <derivirana_varijabla naziv="DomainObject.Predmet.SudioniciListAdressOIB_1">
      <item>PROMO LAB d.o.o., OIB 02141605157, Zagrebačka 51,10000 Zagreb</item>
      <item>FINA Regionalni centar Zagreb, OIB 85821130368, Trg svibanjskih žrtava 1995. Br. 1,10000 Zagreb</item>
      <item>Bojan Nikočević, OIB 51954361606, Hansa Dietricha Genschera 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02141605157</item>
      <item>, OIB 85821130368</item>
      <item>, OIB 51954361606</item>
    </izvorni_sadrzaj>
    <derivirana_varijabla naziv="DomainObject.Predmet.SudioniciListNazivOIB_1">
      <item>, OIB 02141605157</item>
      <item>, OIB 85821130368</item>
      <item>, OIB 51954361606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2745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2016-07-11T06:56:00Z</dcterms:created>
  <dc:creator>Ivan Turčić</dc:creator>
  <cp:lastModifiedBy>Ivan Turčić</cp:lastModifiedBy>
  <dcterms:modified xmlns:xsi="http://www.w3.org/2001/XMLSchema-instance" xsi:type="dcterms:W3CDTF">2016-07-11T06:59:00Z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