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774bb" w14:paraId="36774bb" w:rsidRDefault="00BF6B24" w:rsidP="00910611" w:rsidR="00BF6B2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B24" w:rsidP="00910611" w:rsidR="00BF6B24">
      <w:r>
        <w:rPr>
          <w:rFonts w:eastAsia="MS Mincho"/>
        </w:rPr>
        <w:t>REPUBLIKA HRVATSKA</w:t>
      </w:r>
    </w:p>
    <w:p w:rsidRDefault="00BF6B24" w:rsidP="00910611" w:rsidR="00BF6B24">
      <w:r>
        <w:rPr>
          <w:rFonts w:eastAsia="MS Mincho"/>
        </w:rPr>
        <w:t>TRGOVAČKI SUD U RIJECI</w:t>
      </w:r>
    </w:p>
    <w:p w:rsidRDefault="00BF6B24" w:rsidR="00BF6B2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F6B24" w:rsidP="00360BE2" w:rsidR="00BF6B24">
      <w:pPr>
        <w:jc w:val="both"/>
      </w:pPr>
    </w:p>
    <w:p w:rsidRDefault="00BF6B24" w:rsidP="00360BE2" w:rsidR="00BF6B24">
      <w:pPr>
        <w:jc w:val="both"/>
      </w:pPr>
    </w:p>
    <w:p w:rsidRDefault="00BF6B24" w:rsidP="00360BE2" w:rsidR="00BF6B24">
      <w:pPr>
        <w:jc w:val="both"/>
      </w:pPr>
    </w:p>
    <w:p w:rsidRDefault="00BF6B24" w:rsidP="00360BE2" w:rsidR="00F057D3" w:rsidRPr="009F41CE">
      <w:pPr>
        <w:jc w:val="center"/>
        <w:rPr>
          <w:bCs/>
        </w:rPr>
      </w:pPr>
      <w:r>
        <w:rPr>
          <w:bCs/>
        </w:rPr>
        <w:t>U</w:t>
      </w:r>
      <w:r w:rsidR="00CF0346">
        <w:rPr>
          <w:bCs/>
        </w:rPr>
        <w:t xml:space="preserve">    I M E    </w:t>
      </w:r>
      <w:r w:rsidR="00F057D3" w:rsidRPr="009F41CE">
        <w:rPr>
          <w:bCs/>
        </w:rPr>
        <w:t xml:space="preserve">R E P U B L I K </w:t>
      </w:r>
      <w:r w:rsidR="00CF0346">
        <w:rPr>
          <w:bCs/>
        </w:rPr>
        <w:t>E</w:t>
      </w:r>
      <w:r w:rsidR="00F057D3" w:rsidRPr="009F41CE">
        <w:rPr>
          <w:bCs/>
        </w:rPr>
        <w:t xml:space="preserve">     H R V A T S K </w:t>
      </w:r>
      <w:r w:rsidR="00CF0346"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CE2D29" w:rsidP="00CE2D29" w:rsidR="00CE2D29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F8786E">
        <w:rPr>
          <w:bCs/>
        </w:rPr>
        <w:t>AUDAX VIRIBUS</w:t>
      </w:r>
      <w:r w:rsidR="00F8786E">
        <w:t xml:space="preserve"> d.o.o. za trgovinu i usluge Delnice, Ulica bana Josipa Jelačića 24, OIB: 93668982273, MBS: 080707184</w:t>
      </w:r>
      <w:r>
        <w:t xml:space="preserve">, dana 10. svibnja 2017. godine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F8786E">
        <w:rPr>
          <w:bCs/>
        </w:rPr>
        <w:t>AUDAX VIRIBUS</w:t>
      </w:r>
      <w:r w:rsidR="00F8786E">
        <w:t xml:space="preserve"> d.o.o. za trgovinu i usluge Delnice, Ulica bana Josipa Jelačića 24, OIB: 93668982273, MBS: 080707184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CE2D29">
        <w:t>10</w:t>
      </w:r>
      <w:r w:rsidR="00AE07BB">
        <w:t>. svibnja</w:t>
      </w:r>
      <w:r w:rsidR="002F3701">
        <w:t xml:space="preserve"> 2017</w:t>
      </w:r>
      <w:r w:rsidRPr="009F41CE">
        <w:t>. godine u 1</w:t>
      </w:r>
      <w:r w:rsidR="00CE2D29">
        <w:t>1</w:t>
      </w:r>
      <w:r w:rsidRPr="009F41CE">
        <w:t>,</w:t>
      </w:r>
      <w:r w:rsidR="00567B4C">
        <w:t>0</w:t>
      </w:r>
      <w:r w:rsidR="00B04834">
        <w:t>5</w:t>
      </w:r>
      <w:r w:rsidRPr="009F41CE">
        <w:t xml:space="preserve"> sati.</w:t>
      </w:r>
    </w:p>
    <w:p w:rsidRDefault="00360BE2" w:rsidP="00360BE2" w:rsidR="00360BE2" w:rsidRPr="00423836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F8786E">
        <w:t>Marija Ružić, OIB: 72695335756, Vrh Čavje 9, Čavle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F8786E">
        <w:rPr>
          <w:bCs/>
        </w:rPr>
        <w:t>AUDAX VIRIBUS</w:t>
      </w:r>
      <w:r w:rsidR="00F8786E">
        <w:t xml:space="preserve"> d.o.o. za trgovinu i usluge Delnice, Ulica bana Josipa Jelačića 24, OIB: 93668982273, MBS: 080707184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567B4C" w:rsidP="00567B4C" w:rsidR="00567B4C" w:rsidRPr="00AC1696">
      <w:pPr>
        <w:numPr>
          <w:ilvl w:val="0"/>
          <w:numId w:val="1"/>
        </w:numPr>
        <w:jc w:val="both"/>
      </w:pPr>
      <w:r>
        <w:tab/>
      </w:r>
      <w:r>
        <w:rPr>
          <w:bCs/>
        </w:rPr>
        <w:t>Ukida se mjera osiguranja imenovanjem privremenog stečajnog upravitelja</w:t>
      </w:r>
      <w:r w:rsidRPr="0082679B">
        <w:t xml:space="preserve"> </w:t>
      </w:r>
      <w:r w:rsidR="00F8786E">
        <w:t>Marije Ružić, OIB: 72695335756, Vrh Čavje 9, Čavle</w:t>
      </w:r>
      <w:r>
        <w:rPr>
          <w:bCs/>
        </w:rPr>
        <w:t xml:space="preserve"> određena rješen</w:t>
      </w:r>
      <w:r w:rsidRPr="0082679B">
        <w:rPr>
          <w:bCs/>
        </w:rPr>
        <w:t>jem ovog suda posl. br. 14 St-</w:t>
      </w:r>
      <w:r w:rsidR="00F8786E">
        <w:rPr>
          <w:bCs/>
        </w:rPr>
        <w:t>954</w:t>
      </w:r>
      <w:r w:rsidRPr="0082679B">
        <w:rPr>
          <w:bCs/>
        </w:rPr>
        <w:t>/201</w:t>
      </w:r>
      <w:r>
        <w:rPr>
          <w:bCs/>
        </w:rPr>
        <w:t>6</w:t>
      </w:r>
      <w:r w:rsidR="00AD626D">
        <w:rPr>
          <w:bCs/>
        </w:rPr>
        <w:t>-</w:t>
      </w:r>
      <w:r w:rsidR="00F8786E">
        <w:rPr>
          <w:bCs/>
        </w:rPr>
        <w:t>8</w:t>
      </w:r>
      <w:r w:rsidRPr="0082679B">
        <w:rPr>
          <w:bCs/>
        </w:rPr>
        <w:t xml:space="preserve"> od </w:t>
      </w:r>
      <w:r w:rsidR="00F8786E">
        <w:rPr>
          <w:bCs/>
        </w:rPr>
        <w:t>6</w:t>
      </w:r>
      <w:r w:rsidR="00CE2D29">
        <w:rPr>
          <w:bCs/>
        </w:rPr>
        <w:t>. veljače</w:t>
      </w:r>
      <w:r>
        <w:rPr>
          <w:bCs/>
        </w:rPr>
        <w:t xml:space="preserve"> 201</w:t>
      </w:r>
      <w:r w:rsidR="00CE2D29">
        <w:rPr>
          <w:bCs/>
        </w:rPr>
        <w:t>7</w:t>
      </w:r>
      <w:r w:rsidRPr="0082679B">
        <w:t>. godine</w:t>
      </w:r>
      <w:r>
        <w:t>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F8786E">
        <w:t>20. travnja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F8786E">
        <w:rPr>
          <w:bCs/>
        </w:rPr>
        <w:t>AUDAX VIRIBUS</w:t>
      </w:r>
      <w:r w:rsidR="00F8786E">
        <w:t xml:space="preserve"> d.o.o. za trgovinu i usluge Delnice, Ulica bana Josipa Jelačića 24, OIB: 93668982273, MBS: 080707184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F8786E">
        <w:rPr>
          <w:bCs/>
        </w:rPr>
        <w:t>954</w:t>
      </w:r>
      <w:r w:rsidR="002F3701">
        <w:rPr>
          <w:bCs/>
        </w:rPr>
        <w:t>/2016</w:t>
      </w:r>
      <w:r w:rsidR="00AD626D">
        <w:rPr>
          <w:bCs/>
        </w:rPr>
        <w:t>-3</w:t>
      </w:r>
      <w:r w:rsidR="00B04834">
        <w:rPr>
          <w:bCs/>
        </w:rPr>
        <w:t xml:space="preserve"> od </w:t>
      </w:r>
      <w:r w:rsidR="00F8786E">
        <w:rPr>
          <w:bCs/>
        </w:rPr>
        <w:t>12. prosinca</w:t>
      </w:r>
      <w:r w:rsidR="00CE2D29">
        <w:rPr>
          <w:bCs/>
        </w:rPr>
        <w:t xml:space="preserve"> 201</w:t>
      </w:r>
      <w:r w:rsidR="00F8786E">
        <w:rPr>
          <w:bCs/>
        </w:rPr>
        <w:t>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F8786E">
        <w:rPr>
          <w:bCs/>
        </w:rPr>
        <w:t>AUDAX VIRIBUS</w:t>
      </w:r>
      <w:r w:rsidR="00F8786E">
        <w:t xml:space="preserve"> d.o.o. za trgovinu i usluge Delnice, Ulica bana Josipa Jelačića 24, OIB: 93668982273, MBS: 080707184</w:t>
      </w:r>
      <w:r w:rsidR="00CE2D29">
        <w:t>, a rješenjem posl. br. St-</w:t>
      </w:r>
      <w:r w:rsidR="00F8786E">
        <w:t>954</w:t>
      </w:r>
      <w:r w:rsidR="00CE2D29">
        <w:t>/2016-</w:t>
      </w:r>
      <w:r w:rsidR="00F8786E">
        <w:t>8</w:t>
      </w:r>
      <w:r w:rsidR="00CE2D29">
        <w:t xml:space="preserve">  od </w:t>
      </w:r>
      <w:r w:rsidR="00F8786E">
        <w:t>6</w:t>
      </w:r>
      <w:r w:rsidR="00CE2D29">
        <w:t xml:space="preserve">. veljače </w:t>
      </w:r>
      <w:r w:rsidR="00CE2D29">
        <w:lastRenderedPageBreak/>
        <w:t>2017. godine</w:t>
      </w:r>
      <w:r w:rsidR="00AD626D">
        <w:t xml:space="preserve"> imenovan privremeni stečajni upravitelj </w:t>
      </w:r>
      <w:r w:rsidR="00F8786E">
        <w:t>Marija Ružić, OIB: 72695335756, Vrh Čavje 9, Čavle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podnesak</w:t>
      </w:r>
      <w:r w:rsidR="00B04834">
        <w:t xml:space="preserve"> Financijske agencije od </w:t>
      </w:r>
      <w:r w:rsidR="00F8786E">
        <w:t>16. prosinca</w:t>
      </w:r>
      <w:r w:rsidR="00CE2D29">
        <w:t xml:space="preserve"> 201</w:t>
      </w:r>
      <w:r w:rsidR="00F8786E">
        <w:t>6</w:t>
      </w:r>
      <w:r w:rsidR="002F3701">
        <w:t>. godine</w:t>
      </w:r>
      <w:r w:rsidR="00CE2D29">
        <w:t xml:space="preserve"> </w:t>
      </w:r>
      <w:r w:rsidR="00B04834">
        <w:t>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</w:t>
      </w:r>
      <w:r w:rsidR="00567B4C">
        <w:rPr>
          <w:bCs/>
        </w:rPr>
        <w:t>stu imovinu nije pronašao ni privremeni stečajni upravitelj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CE2D29">
        <w:rPr>
          <w:bCs/>
        </w:rPr>
        <w:t>4. travnja</w:t>
      </w:r>
      <w:r w:rsidR="00567B4C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CE2D29">
        <w:rPr>
          <w:bCs/>
        </w:rPr>
        <w:t>2</w:t>
      </w:r>
      <w:r w:rsidR="005C5033">
        <w:rPr>
          <w:bCs/>
        </w:rPr>
        <w:t>5.000,00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CE2D29">
        <w:rPr>
          <w:bCs/>
        </w:rPr>
        <w:t>10</w:t>
      </w:r>
      <w:r w:rsidR="00567B4C">
        <w:rPr>
          <w:bCs/>
        </w:rPr>
        <w:t>. svibnja</w:t>
      </w:r>
      <w:r w:rsidR="002F3701">
        <w:rPr>
          <w:bCs/>
        </w:rPr>
        <w:t xml:space="preserve">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BF6B24" w:rsidR="00E50221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  <w:r w:rsidR="00BF6B24" w:rsidRPr="009F41CE">
        <w:t xml:space="preserve"> </w:t>
      </w: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5CA" w:rsidR="002015CA">
      <w:r>
        <w:separator/>
      </w:r>
    </w:p>
  </w:endnote>
  <w:endnote w:id="0" w:type="continuationSeparator">
    <w:p w:rsidRDefault="002015CA" w:rsidR="00201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6B2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5CA" w:rsidR="002015CA">
      <w:r>
        <w:separator/>
      </w:r>
    </w:p>
  </w:footnote>
  <w:footnote w:id="0" w:type="continuationSeparator">
    <w:p w:rsidRDefault="002015CA" w:rsidR="002015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F8786E">
      <w:t>954</w:t>
    </w:r>
    <w:r w:rsidR="002F3701">
      <w:t>/2016-</w:t>
    </w:r>
    <w:r w:rsidR="00F8786E">
      <w:t>15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5CA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1AE3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706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BF6B24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BF6B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B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B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B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B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F6B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F6B2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BF6B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B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B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B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B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F6B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F6B2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AUDAX VIRIBUS d.o.o.</izvorni_sadrzaj>
    <derivirana_varijabla naziv="DomainObject.Predmet.ProtustrankaFormated_1">  AUDAX VIRIBUS d.o.o.</derivirana_varijabla>
  </DomainObject.Predmet.ProtustrankaFormated>
  <DomainObject.Predmet.ProtustrankaFormatedOIB>
    <izvorni_sadrzaj>  AUDAX VIRIBUS d.o.o., OIB 93668982273</izvorni_sadrzaj>
    <derivirana_varijabla naziv="DomainObject.Predmet.ProtustrankaFormatedOIB_1">  AUDAX VIRIBUS d.o.o., OIB 93668982273</derivirana_varijabla>
  </DomainObject.Predmet.ProtustrankaFormatedOIB>
  <DomainObject.Predmet.ProtustrankaFormatedWithAdress>
    <izvorni_sadrzaj> AUDAX VIRIBUS d.o.o., Bana Josipa Jelačića 24, 51300 Delnice</izvorni_sadrzaj>
    <derivirana_varijabla naziv="DomainObject.Predmet.ProtustrankaFormatedWithAdress_1"> AUDAX VIRIBUS d.o.o., Bana Josipa Jelačića 24, 51300 Delnice</derivirana_varijabla>
  </DomainObject.Predmet.ProtustrankaFormatedWithAdress>
  <DomainObject.Predmet.ProtustrankaFormatedWithAdressOIB>
    <izvorni_sadrzaj> AUDAX VIRIBUS d.o.o., OIB 93668982273, Bana Josipa Jelačića 24, 51300 Delnice</izvorni_sadrzaj>
    <derivirana_varijabla naziv="DomainObject.Predmet.ProtustrankaFormatedWithAdressOIB_1"> AUDAX VIRIBUS d.o.o., OIB 93668982273, Bana Josipa Jelačića 24, 51300 Delnice</derivirana_varijabla>
  </DomainObject.Predmet.ProtustrankaFormatedWithAdressOIB>
  <DomainObject.Predmet.ProtustrankaWithAdress>
    <izvorni_sadrzaj>AUDAX VIRIBUS d.o.o. Bana Josipa Jelačića 24, 51300 Delnice</izvorni_sadrzaj>
    <derivirana_varijabla naziv="DomainObject.Predmet.ProtustrankaWithAdress_1">AUDAX VIRIBUS d.o.o. Bana Josipa Jelačića 24, 51300 Delnice</derivirana_varijabla>
  </DomainObject.Predmet.ProtustrankaWithAdress>
  <DomainObject.Predmet.ProtustrankaWithAdressOIB>
    <izvorni_sadrzaj>AUDAX VIRIBUS d.o.o., OIB 93668982273, Bana Josipa Jelačića 24, 51300 Delnice</izvorni_sadrzaj>
    <derivirana_varijabla naziv="DomainObject.Predmet.ProtustrankaWithAdressOIB_1">AUDAX VIRIBUS d.o.o., OIB 93668982273, Bana Josipa Jelačića 24, 51300 Delnice</derivirana_varijabla>
  </DomainObject.Predmet.ProtustrankaWithAdressOIB>
  <DomainObject.Predmet.ProtustrankaNazivFormated>
    <izvorni_sadrzaj>AUDAX VIRIBUS d.o.o.</izvorni_sadrzaj>
    <derivirana_varijabla naziv="DomainObject.Predmet.ProtustrankaNazivFormated_1">AUDAX VIRIBUS d.o.o.</derivirana_varijabla>
  </DomainObject.Predmet.ProtustrankaNazivFormated>
  <DomainObject.Predmet.ProtustrankaNazivFormatedOIB>
    <izvorni_sadrzaj>AUDAX VIRIBUS d.o.o., OIB 93668982273</izvorni_sadrzaj>
    <derivirana_varijabla naziv="DomainObject.Predmet.ProtustrankaNazivFormatedOIB_1">AUDAX VIRIBUS d.o.o., OIB 93668982273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AUDAX VIRIBUS d.o.o.</item>
    </izvorni_sadrzaj>
    <derivirana_varijabla naziv="DomainObject.Predmet.ProtuStrankaListFormated_1">
      <item>AUDAX VIRIBUS d.o.o.</item>
    </derivirana_varijabla>
  </DomainObject.Predmet.ProtuStrankaListFormated>
  <DomainObject.Predmet.ProtuStrankaListFormatedOIB>
    <izvorni_sadrzaj>
      <item>AUDAX VIRIBUS d.o.o., OIB 93668982273</item>
    </izvorni_sadrzaj>
    <derivirana_varijabla naziv="DomainObject.Predmet.ProtuStrankaListFormatedOIB_1">
      <item>AUDAX VIRIBUS d.o.o., OIB 93668982273</item>
    </derivirana_varijabla>
  </DomainObject.Predmet.ProtuStrankaListFormatedOIB>
  <DomainObject.Predmet.ProtuStrankaListFormatedWithAdress>
    <izvorni_sadrzaj>
      <item>AUDAX VIRIBUS d.o.o., Bana Josipa Jelačića 24, 51300 Delnice</item>
    </izvorni_sadrzaj>
    <derivirana_varijabla naziv="DomainObject.Predmet.ProtuStrankaListFormatedWithAdress_1">
      <item>AUDAX VIRIBUS d.o.o., Bana Josipa Jelačića 24, 51300 Delnice</item>
    </derivirana_varijabla>
  </DomainObject.Predmet.ProtuStrankaListFormatedWithAdress>
  <DomainObject.Predmet.ProtuStrankaListFormatedWithAdressOIB>
    <izvorni_sadrzaj>
      <item>AUDAX VIRIBUS d.o.o., OIB 93668982273, Bana Josipa Jelačića 24, 51300 Delnice</item>
    </izvorni_sadrzaj>
    <derivirana_varijabla naziv="DomainObject.Predmet.ProtuStrankaListFormatedWithAdressOIB_1">
      <item>AUDAX VIRIBUS d.o.o., OIB 93668982273, Bana Josipa Jelačića 24, 51300 Delnice</item>
    </derivirana_varijabla>
  </DomainObject.Predmet.ProtuStrankaListFormatedWithAdressOIB>
  <DomainObject.Predmet.ProtuStrankaListNazivFormated>
    <izvorni_sadrzaj>
      <item>AUDAX VIRIBUS d.o.o.</item>
    </izvorni_sadrzaj>
    <derivirana_varijabla naziv="DomainObject.Predmet.ProtuStrankaListNazivFormated_1">
      <item>AUDAX VIRIBUS d.o.o.</item>
    </derivirana_varijabla>
  </DomainObject.Predmet.ProtuStrankaListNazivFormated>
  <DomainObject.Predmet.ProtuStrankaListNazivFormatedOIB>
    <izvorni_sadrzaj>
      <item>AUDAX VIRIBUS d.o.o., OIB 93668982273</item>
    </izvorni_sadrzaj>
    <derivirana_varijabla naziv="DomainObject.Predmet.ProtuStrankaListNazivFormatedOIB_1">
      <item>AUDAX VIRIBUS d.o.o., OIB 93668982273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AUDAX VIRIBUS d.o.o.</izvorni_sadrzaj>
    <derivirana_varijabla naziv="DomainObject.Predmet.ProtustrankaIDrugi_1">AUDAX VIRIBUS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AUDAX VIRIBUS d.o.o., OIB 93668982273, Bana Josipa Jelačića 24, 51300 Delnice</izvorni_sadrzaj>
    <derivirana_varijabla naziv="DomainObject.Predmet.ProtustrankaIDrugiAdressOIB_1">AUDAX VIRIBUS d.o.o., OIB 93668982273, Bana Josipa Jelačića 24,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AUDAX VIRIBUS d.o.o.</item>
    </izvorni_sadrzaj>
    <derivirana_varijabla naziv="DomainObject.Predmet.SudioniciListNaziv_1">
      <item>FINA  Rijeka</item>
      <item>AUDAX VIRIBUS d.o.o.</item>
    </derivirana_varijabla>
  </DomainObject.Predmet.SudioniciListNaziv>
  <DomainObject.Predmet.SudioniciListAdressOIB>
    <izvorni_sadrzaj>
      <item>FINA  Rijeka, OIB 85821130368, Frana Kurelca 8,51000 Rijeka</item>
      <item>AUDAX VIRIBUS d.o.o., OIB 93668982273, Bana Josipa Jelačića 24,51300 Delnice</item>
    </izvorni_sadrzaj>
    <derivirana_varijabla naziv="DomainObject.Predmet.SudioniciListAdressOIB_1">
      <item>FINA  Rijeka, OIB 85821130368, Frana Kurelca 8,51000 Rijeka</item>
      <item>AUDAX VIRIBUS d.o.o., OIB 93668982273, Bana Josipa Jelačića 24,51300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93668982273</item>
    </izvorni_sadrzaj>
    <derivirana_varijabla naziv="DomainObject.Predmet.SudioniciListNazivOIB_1">
      <item>, OIB 85821130368</item>
      <item>, OIB 93668982273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793</properties:Words>
  <properties:Characters>4271</properties:Characters>
  <properties:Lines>94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2017-05-10T08:50:00Z</dcterms:created>
  <dc:creator>korlevicd</dc:creator>
  <cp:lastModifiedBy>Danijela Fumić</cp:lastModifiedBy>
  <cp:lastPrinted>2017-05-10T08:50:00Z</cp:lastPrinted>
  <dcterms:modified xmlns:xsi="http://www.w3.org/2001/XMLSchema-instance" xsi:type="dcterms:W3CDTF">2017-05-10T08:51:00Z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