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d1c2" w14:paraId="9a7d1c2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7535" w:rsidRPr="00777535">
        <w:rPr>
          <w:rFonts w:hAnsi="Times New Roman" w:ascii="Times New Roman"/>
          <w:sz w:val="22"/>
          <w:szCs w:val="22"/>
          <w:lang w:val="hr-HR"/>
        </w:rPr>
        <w:t>VIDOVIĆ &amp; COMPANY j.d.o.o., Mlinište,</w:t>
      </w:r>
      <w:r w:rsidR="00777535">
        <w:rPr>
          <w:rFonts w:hAnsi="Times New Roman" w:ascii="Times New Roman"/>
          <w:sz w:val="22"/>
          <w:szCs w:val="22"/>
          <w:lang w:val="hr-HR"/>
        </w:rPr>
        <w:t xml:space="preserve"> Mlinište 2,</w:t>
      </w:r>
      <w:r w:rsidR="00777535" w:rsidRPr="00777535">
        <w:rPr>
          <w:rFonts w:hAnsi="Times New Roman" w:ascii="Times New Roman"/>
          <w:sz w:val="22"/>
          <w:szCs w:val="22"/>
          <w:lang w:val="hr-HR"/>
        </w:rPr>
        <w:t xml:space="preserve"> OIB: 25795596982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77535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77535" w:rsidRPr="00777535">
        <w:rPr>
          <w:rFonts w:hAnsi="Times New Roman" w:ascii="Times New Roman"/>
          <w:sz w:val="22"/>
          <w:szCs w:val="22"/>
        </w:rPr>
        <w:t>VIDOVIĆ &amp; COMPANY j.d.o.o., Mlinište, Mlinište 2, OIB: 25795596982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77535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77535" w:rsidRPr="00777535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77535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7535" w:rsidRPr="00777535">
        <w:rPr>
          <w:rFonts w:hAnsi="Times New Roman" w:ascii="Times New Roman"/>
          <w:sz w:val="22"/>
          <w:szCs w:val="22"/>
          <w:lang w:val="hr-HR"/>
        </w:rPr>
        <w:t>VIDOVIĆ &amp; COMPANY j.d.o.o., Mlinište, Mlinište 2, OIB: 25795596982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77535">
        <w:rPr>
          <w:rFonts w:hAnsi="Times New Roman" w:ascii="Times New Roman"/>
          <w:sz w:val="22"/>
          <w:szCs w:val="22"/>
          <w:lang w:val="hr-HR"/>
        </w:rPr>
        <w:t>01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7535">
        <w:rPr>
          <w:rFonts w:hAnsi="Times New Roman" w:ascii="Times New Roman"/>
          <w:sz w:val="22"/>
          <w:szCs w:val="22"/>
          <w:lang w:val="hr-HR"/>
        </w:rPr>
        <w:t>prosinc</w:t>
      </w:r>
      <w:r w:rsidR="00FB45A7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87F1A" w:rsidP="0002593A" w:rsidR="00C87F1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77535">
        <w:rPr>
          <w:rFonts w:hAnsi="Times New Roman" w:ascii="Times New Roman"/>
          <w:sz w:val="22"/>
          <w:szCs w:val="22"/>
          <w:lang w:val="hr-HR"/>
        </w:rPr>
        <w:t>Zagrebačka banka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87F1A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44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777535">
      <w:rPr>
        <w:rFonts w:hAnsi="Times New Roman" w:ascii="Times New Roman"/>
        <w:b/>
        <w:sz w:val="22"/>
        <w:szCs w:val="22"/>
        <w:lang w:val="hr-HR"/>
      </w:rPr>
      <w:t>422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777535">
      <w:rPr>
        <w:rFonts w:hAnsi="Times New Roman" w:ascii="Times New Roman"/>
        <w:b/>
        <w:sz w:val="22"/>
        <w:szCs w:val="22"/>
        <w:lang w:val="hr-HR"/>
      </w:rPr>
      <w:t>422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3448D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4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4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48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4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4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4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4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48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4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4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St-2422/2015</izvorni_sadrzaj>
    <derivirana_varijabla naziv="DomainObject.Predmet.OznakaBroj_1">St-2422/2015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VIDOVIĆ &amp; COMPANY j.d.o.o. za usluge i trgovinu</izvorni_sadrzaj>
    <derivirana_varijabla naziv="DomainObject.Predmet.ProtustrankaFormated_1">  VIDOVIĆ &amp; COMPANY j.d.o.o. za usluge i trgovinu</derivirana_varijabla>
  </DomainObject.Predmet.ProtustrankaFormated>
  <DomainObject.Predmet.ProtustrankaFormatedOIB>
    <izvorni_sadrzaj>  VIDOVIĆ &amp; COMPANY j.d.o.o. za usluge i trgovinu, OIB 25795596982</izvorni_sadrzaj>
    <derivirana_varijabla naziv="DomainObject.Predmet.ProtustrankaFormatedOIB_1">  VIDOVIĆ &amp; COMPANY j.d.o.o. za usluge i trgovinu, OIB 25795596982</derivirana_varijabla>
  </DomainObject.Predmet.ProtustrankaFormatedOIB>
  <DomainObject.Predmet.ProtustrankaFormatedWithAdress>
    <izvorni_sadrzaj> VIDOVIĆ &amp; COMPANY j.d.o.o. za usluge i trgovinu, Mlinište 2, 20353 Mlinište</izvorni_sadrzaj>
    <derivirana_varijabla naziv="DomainObject.Predmet.ProtustrankaFormatedWithAdress_1"> VIDOVIĆ &amp; COMPANY j.d.o.o. za usluge i trgovinu, Mlinište 2, 20353 Mlinište</derivirana_varijabla>
  </DomainObject.Predmet.ProtustrankaFormatedWithAdress>
  <DomainObject.Predmet.ProtustrankaFormatedWithAdressOIB>
    <izvorni_sadrzaj> VIDOVIĆ &amp; COMPANY j.d.o.o. za usluge i trgovinu, OIB 25795596982, Mlinište 2, 20353 Mlinište</izvorni_sadrzaj>
    <derivirana_varijabla naziv="DomainObject.Predmet.ProtustrankaFormatedWithAdressOIB_1"> VIDOVIĆ &amp; COMPANY j.d.o.o. za usluge i trgovinu, OIB 25795596982, Mlinište 2, 20353 Mlinište</derivirana_varijabla>
  </DomainObject.Predmet.ProtustrankaFormatedWithAdressOIB>
  <DomainObject.Predmet.ProtustrankaWithAdress>
    <izvorni_sadrzaj>VIDOVIĆ &amp; COMPANY j.d.o.o. za usluge i trgovinu Mlinište 2, 20353 Mlinište</izvorni_sadrzaj>
    <derivirana_varijabla naziv="DomainObject.Predmet.ProtustrankaWithAdress_1">VIDOVIĆ &amp; COMPANY j.d.o.o. za usluge i trgovinu Mlinište 2, 20353 Mlinište</derivirana_varijabla>
  </DomainObject.Predmet.ProtustrankaWithAdress>
  <DomainObject.Predmet.ProtustrankaWithAdressOIB>
    <izvorni_sadrzaj>VIDOVIĆ &amp; COMPANY j.d.o.o. za usluge i trgovinu, OIB 25795596982, Mlinište 2, 20353 Mlinište</izvorni_sadrzaj>
    <derivirana_varijabla naziv="DomainObject.Predmet.ProtustrankaWithAdressOIB_1">VIDOVIĆ &amp; COMPANY j.d.o.o. za usluge i trgovinu, OIB 25795596982, Mlinište 2, 20353 Mlinište</derivirana_varijabla>
  </DomainObject.Predmet.ProtustrankaWithAdressOIB>
  <DomainObject.Predmet.ProtustrankaNazivFormated>
    <izvorni_sadrzaj>VIDOVIĆ &amp; COMPANY j.d.o.o. za usluge i trgovinu</izvorni_sadrzaj>
    <derivirana_varijabla naziv="DomainObject.Predmet.ProtustrankaNazivFormated_1">VIDOVIĆ &amp; COMPANY j.d.o.o. za usluge i trgovinu</derivirana_varijabla>
  </DomainObject.Predmet.ProtustrankaNazivFormated>
  <DomainObject.Predmet.ProtustrankaNazivFormatedOIB>
    <izvorni_sadrzaj>VIDOVIĆ &amp; COMPANY j.d.o.o. za usluge i trgovinu, OIB 25795596982</izvorni_sadrzaj>
    <derivirana_varijabla naziv="DomainObject.Predmet.ProtustrankaNazivFormatedOIB_1">VIDOVIĆ &amp; COMPANY j.d.o.o. za usluge i trgovinu, OIB 25795596982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30792.52</izvorni_sadrzaj>
    <derivirana_varijabla naziv="DomainObject.Predmet.TrenutnaVrijednost_1">30792.52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VIDOVIĆ &amp; COMPANY j.d.o.o. za usluge i trgovinu</item>
    </izvorni_sadrzaj>
    <derivirana_varijabla naziv="DomainObject.Predmet.ProtuStrankaListFormated_1">
      <item>VIDOVIĆ &amp; COMPANY j.d.o.o. za usluge i trgovinu</item>
    </derivirana_varijabla>
  </DomainObject.Predmet.ProtuStrankaListFormated>
  <DomainObject.Predmet.ProtuStrankaListFormatedOIB>
    <izvorni_sadrzaj>
      <item>VIDOVIĆ &amp; COMPANY j.d.o.o. za usluge i trgovinu, OIB 25795596982</item>
    </izvorni_sadrzaj>
    <derivirana_varijabla naziv="DomainObject.Predmet.ProtuStrankaListFormatedOIB_1">
      <item>VIDOVIĆ &amp; COMPANY j.d.o.o. za usluge i trgovinu, OIB 25795596982</item>
    </derivirana_varijabla>
  </DomainObject.Predmet.ProtuStrankaListFormatedOIB>
  <DomainObject.Predmet.ProtuStrankaListFormatedWithAdress>
    <izvorni_sadrzaj>
      <item>VIDOVIĆ &amp; COMPANY j.d.o.o. za usluge i trgovinu, Mlinište 2, 20353 Mlinište</item>
    </izvorni_sadrzaj>
    <derivirana_varijabla naziv="DomainObject.Predmet.ProtuStrankaListFormatedWithAdress_1">
      <item>VIDOVIĆ &amp; COMPANY j.d.o.o. za usluge i trgovinu, Mlinište 2, 20353 Mlinište</item>
    </derivirana_varijabla>
  </DomainObject.Predmet.ProtuStrankaListFormatedWithAdress>
  <DomainObject.Predmet.ProtuStrankaListFormatedWithAdressOIB>
    <izvorni_sadrzaj>
      <item>VIDOVIĆ &amp; COMPANY j.d.o.o. za usluge i trgovinu, OIB 25795596982, Mlinište 2, 20353 Mlinište</item>
    </izvorni_sadrzaj>
    <derivirana_varijabla naziv="DomainObject.Predmet.ProtuStrankaListFormatedWithAdressOIB_1">
      <item>VIDOVIĆ &amp; COMPANY j.d.o.o. za usluge i trgovinu, OIB 25795596982, Mlinište 2, 20353 Mlinište</item>
    </derivirana_varijabla>
  </DomainObject.Predmet.ProtuStrankaListFormatedWithAdressOIB>
  <DomainObject.Predmet.ProtuStrankaListNazivFormated>
    <izvorni_sadrzaj>
      <item>VIDOVIĆ &amp; COMPANY j.d.o.o. za usluge i trgovinu</item>
    </izvorni_sadrzaj>
    <derivirana_varijabla naziv="DomainObject.Predmet.ProtuStrankaListNazivFormated_1">
      <item>VIDOVIĆ &amp; COMPANY j.d.o.o. za usluge i trgovinu</item>
    </derivirana_varijabla>
  </DomainObject.Predmet.ProtuStrankaListNazivFormated>
  <DomainObject.Predmet.ProtuStrankaListNazivFormatedOIB>
    <izvorni_sadrzaj>
      <item>VIDOVIĆ &amp; COMPANY j.d.o.o. za usluge i trgovinu, OIB 25795596982</item>
    </izvorni_sadrzaj>
    <derivirana_varijabla naziv="DomainObject.Predmet.ProtuStrankaListNazivFormatedOIB_1">
      <item>VIDOVIĆ &amp; COMPANY j.d.o.o. za usluge i trgovinu, OIB 25795596982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VIDOVIĆ &amp; COMPANY j.d.o.o. za usluge i trgovinu</izvorni_sadrzaj>
    <derivirana_varijabla naziv="DomainObject.Predmet.ProtustrankaIDrugi_1">VIDOVIĆ &amp; COMPANY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VIDOVIĆ &amp; COMPANY j.d.o.o. za usluge i trgovinu, OIB 25795596982, Mlinište 2, 20353 Mlinište</izvorni_sadrzaj>
    <derivirana_varijabla naziv="DomainObject.Predmet.ProtustrankaIDrugiAdressOIB_1">VIDOVIĆ &amp; COMPANY j.d.o.o. za usluge i trgovinu, OIB 25795596982, Mlinište 2, 20353 Mlinište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VIDOVIĆ &amp; COMPANY j.d.o.o. za usluge i trgovinu</item>
    </izvorni_sadrzaj>
    <derivirana_varijabla naziv="DomainObject.Predmet.SudioniciListNaziv_1">
      <item>FINA, RC Split, Podružnica Dubrovnik</item>
      <item>VIDOVIĆ &amp; COMPANY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VIDOVIĆ &amp; COMPANY j.d.o.o. za usluge i trgovinu, OIB 25795596982, Mlinište 2,20353 Mlinište</item>
    </izvorni_sadrzaj>
    <derivirana_varijabla naziv="DomainObject.Predmet.SudioniciListAdressOIB_1">
      <item>FINA, RC Split, Podružnica Dubrovnik, OIB 85821130368, Vukovarska 2,20000 Dubrovnik</item>
      <item>VIDOVIĆ &amp; COMPANY j.d.o.o. za usluge i trgovinu, OIB 25795596982, Mlinište 2,20353 Mlinište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25795596982</item>
    </izvorni_sadrzaj>
    <derivirana_varijabla naziv="DomainObject.Predmet.SudioniciListNazivOIB_1">
      <item>, OIB 85821130368</item>
      <item>, OIB 25795596982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BFD8A-F195-4457-AFD9-D72349447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2676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2016-03-29T08:10:00Z</dcterms:created>
  <dc:creator>Sudsko vijeæe</dc:creator>
  <cp:lastModifiedBy>Katarina Franković</cp:lastModifiedBy>
  <cp:lastPrinted>2016-03-29T08:10:00Z</cp:lastPrinted>
  <dcterms:modified xmlns:xsi="http://www.w3.org/2001/XMLSchema-instance" xsi:type="dcterms:W3CDTF">2016-03-29T08:10:00Z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