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be7c" w14:paraId="605be7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</w:t>
      </w:r>
      <w:r w:rsidR="00A62CBC">
        <w:t>3</w:t>
      </w:r>
      <w:r w:rsidR="00041B3D">
        <w:t>8</w:t>
      </w:r>
      <w:r w:rsidR="00CC6EC8">
        <w:t>/17-3</w:t>
      </w:r>
      <w:r w:rsidR="00085D6F">
        <w:t xml:space="preserve">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041B3D" w:rsidRPr="00041B3D">
        <w:t>Bio4me j.d.o.o. za trgovinu i usluge</w:t>
      </w:r>
      <w:r w:rsidR="00041B3D">
        <w:t xml:space="preserve">, Zagreb, Matije Ivanića 10, MBS: </w:t>
      </w:r>
      <w:r w:rsidR="00041B3D" w:rsidRPr="00041B3D">
        <w:t>080884107</w:t>
      </w:r>
      <w:r w:rsidR="00041B3D">
        <w:t xml:space="preserve">, OIB: </w:t>
      </w:r>
      <w:r w:rsidR="00041B3D" w:rsidRPr="00041B3D">
        <w:t>46793216250</w:t>
      </w:r>
      <w:r w:rsidR="00D82FFF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D82FFF">
        <w:t>Bio4me j.d.o.o. za trgovinu i usluge, Zagreb, Matije Ivanića 10, MBS: 080884107, OIB: 46793216250</w:t>
      </w:r>
      <w:r w:rsidR="00EE5F4F">
        <w:t xml:space="preserve">,  </w:t>
      </w:r>
      <w:r>
        <w:t>na temelju neizvršenih osnova za plaćanje iznosi</w:t>
      </w:r>
      <w:r w:rsidR="00554444">
        <w:t xml:space="preserve"> </w:t>
      </w:r>
      <w:r w:rsidR="00E81990">
        <w:t>34.356,67</w:t>
      </w:r>
      <w:r w:rsidR="00795518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D82FFF">
        <w:t xml:space="preserve"> Anđelko Čolak, OIB 05913736932, Zagreb, </w:t>
      </w:r>
      <w:proofErr w:type="spellStart"/>
      <w:r w:rsidR="00D82FFF">
        <w:t>Ivanićeva</w:t>
      </w:r>
      <w:proofErr w:type="spellEnd"/>
      <w:r w:rsidR="00D82FFF">
        <w:t xml:space="preserve"> ulica 10</w:t>
      </w:r>
      <w:r w:rsidR="005B608B">
        <w:t>,</w:t>
      </w:r>
      <w:r w:rsidR="00E14EAA">
        <w:t xml:space="preserve"> da </w:t>
      </w:r>
      <w:r w:rsidR="00C55B3B">
        <w:t xml:space="preserve"> r</w:t>
      </w:r>
      <w:r>
        <w:t xml:space="preserve">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</w:t>
      </w:r>
      <w:r w:rsidR="005B608B">
        <w:t>3</w:t>
      </w:r>
      <w:r w:rsidR="00041B3D">
        <w:t>8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5B608B">
        <w:t>15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9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096F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1990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St-1038/2017-3</izvorni_sadrzaj>
    <derivirana_varijabla naziv="DomainObject.Oznaka_1">St-1038/2017-3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St-1038/2017</izvorni_sadrzaj>
    <derivirana_varijabla naziv="DomainObject.Predmet.OznakaBroj_1">St-1038/2017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Bio4me j.d.o.o. za trgovinu i usluge</izvorni_sadrzaj>
    <derivirana_varijabla naziv="DomainObject.Predmet.ProtustrankaFormated_1">  Bio4me j.d.o.o. za trgovinu i usluge</derivirana_varijabla>
  </DomainObject.Predmet.ProtustrankaFormated>
  <DomainObject.Predmet.ProtustrankaFormatedOIB>
    <izvorni_sadrzaj>  Bio4me j.d.o.o. za trgovinu i usluge, OIB 46793216250</izvorni_sadrzaj>
    <derivirana_varijabla naziv="DomainObject.Predmet.ProtustrankaFormatedOIB_1">  Bio4me j.d.o.o. za trgovinu i usluge, OIB 46793216250</derivirana_varijabla>
  </DomainObject.Predmet.ProtustrankaFormatedOIB>
  <DomainObject.Predmet.ProtustrankaFormatedWithAdress>
    <izvorni_sadrzaj> Bio4me j.d.o.o. za trgovinu i usluge, Matije Ivanića 10, 10000 Zagreb</izvorni_sadrzaj>
    <derivirana_varijabla naziv="DomainObject.Predmet.ProtustrankaFormatedWithAdress_1"> Bio4me j.d.o.o. za trgovinu i usluge, Matije Ivanića 10, 10000 Zagreb</derivirana_varijabla>
  </DomainObject.Predmet.ProtustrankaFormatedWithAdress>
  <DomainObject.Predmet.ProtustrankaFormatedWithAdressOIB>
    <izvorni_sadrzaj> Bio4me j.d.o.o. za trgovinu i usluge, OIB 46793216250, Matije Ivanića 10, 10000 Zagreb</izvorni_sadrzaj>
    <derivirana_varijabla naziv="DomainObject.Predmet.ProtustrankaFormatedWithAdressOIB_1"> Bio4me j.d.o.o. za trgovinu i usluge, OIB 46793216250, Matije Ivanića 10, 10000 Zagreb</derivirana_varijabla>
  </DomainObject.Predmet.ProtustrankaFormatedWithAdressOIB>
  <DomainObject.Predmet.ProtustrankaWithAdress>
    <izvorni_sadrzaj>Bio4me j.d.o.o. za trgovinu i usluge Matije Ivanića 10, 10000 Zagreb</izvorni_sadrzaj>
    <derivirana_varijabla naziv="DomainObject.Predmet.ProtustrankaWithAdress_1">Bio4me j.d.o.o. za trgovinu i usluge Matije Ivanića 10, 10000 Zagreb</derivirana_varijabla>
  </DomainObject.Predmet.ProtustrankaWithAdress>
  <DomainObject.Predmet.ProtustrankaWithAdressOIB>
    <izvorni_sadrzaj>Bio4me j.d.o.o. za trgovinu i usluge, OIB 46793216250, Matije Ivanića 10, 10000 Zagreb</izvorni_sadrzaj>
    <derivirana_varijabla naziv="DomainObject.Predmet.ProtustrankaWithAdressOIB_1">Bio4me j.d.o.o. za trgovinu i usluge, OIB 46793216250, Matije Ivanića 10, 10000 Zagreb</derivirana_varijabla>
  </DomainObject.Predmet.ProtustrankaWithAdressOIB>
  <DomainObject.Predmet.ProtustrankaNazivFormated>
    <izvorni_sadrzaj>Bio4me j.d.o.o. za trgovinu i usluge</izvorni_sadrzaj>
    <derivirana_varijabla naziv="DomainObject.Predmet.ProtustrankaNazivFormated_1">Bio4me j.d.o.o. za trgovinu i usluge</derivirana_varijabla>
  </DomainObject.Predmet.ProtustrankaNazivFormated>
  <DomainObject.Predmet.ProtustrankaNazivFormatedOIB>
    <izvorni_sadrzaj>Bio4me j.d.o.o. za trgovinu i usluge, OIB 46793216250</izvorni_sadrzaj>
    <derivirana_varijabla naziv="DomainObject.Predmet.ProtustrankaNazivFormatedOIB_1">Bio4me j.d.o.o. za trgovinu i usluge, OIB 46793216250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Bio4me j.d.o.o. za trgovinu i usluge</item>
    </izvorni_sadrzaj>
    <derivirana_varijabla naziv="DomainObject.Predmet.ProtuStrankaListFormated_1">
      <item>Bio4me j.d.o.o. za trgovinu i usluge</item>
    </derivirana_varijabla>
  </DomainObject.Predmet.ProtuStrankaListFormated>
  <DomainObject.Predmet.ProtuStrankaListFormatedOIB>
    <izvorni_sadrzaj>
      <item>Bio4me j.d.o.o. za trgovinu i usluge, OIB 46793216250</item>
    </izvorni_sadrzaj>
    <derivirana_varijabla naziv="DomainObject.Predmet.ProtuStrankaListFormatedOIB_1">
      <item>Bio4me j.d.o.o. za trgovinu i usluge, OIB 46793216250</item>
    </derivirana_varijabla>
  </DomainObject.Predmet.ProtuStrankaListFormatedOIB>
  <DomainObject.Predmet.ProtuStrankaListFormatedWithAdress>
    <izvorni_sadrzaj>
      <item>Bio4me j.d.o.o. za trgovinu i usluge, Matije Ivanića 10, 10000 Zagreb</item>
    </izvorni_sadrzaj>
    <derivirana_varijabla naziv="DomainObject.Predmet.ProtuStrankaListFormatedWithAdress_1">
      <item>Bio4me j.d.o.o. za trgovinu i usluge, Matije Ivanića 10, 10000 Zagreb</item>
    </derivirana_varijabla>
  </DomainObject.Predmet.ProtuStrankaListFormatedWithAdress>
  <DomainObject.Predmet.ProtuStrankaListFormatedWithAdressOIB>
    <izvorni_sadrzaj>
      <item>Bio4me j.d.o.o. za trgovinu i usluge, OIB 46793216250, Matije Ivanića 10, 10000 Zagreb</item>
    </izvorni_sadrzaj>
    <derivirana_varijabla naziv="DomainObject.Predmet.ProtuStrankaListFormatedWithAdressOIB_1">
      <item>Bio4me j.d.o.o. za trgovinu i usluge, OIB 46793216250, Matije Ivanića 10, 10000 Zagreb</item>
    </derivirana_varijabla>
  </DomainObject.Predmet.ProtuStrankaListFormatedWithAdressOIB>
  <DomainObject.Predmet.ProtuStrankaListNazivFormated>
    <izvorni_sadrzaj>
      <item>Bio4me j.d.o.o. za trgovinu i usluge</item>
    </izvorni_sadrzaj>
    <derivirana_varijabla naziv="DomainObject.Predmet.ProtuStrankaListNazivFormated_1">
      <item>Bio4me j.d.o.o. za trgovinu i usluge</item>
    </derivirana_varijabla>
  </DomainObject.Predmet.ProtuStrankaListNazivFormated>
  <DomainObject.Predmet.ProtuStrankaListNazivFormatedOIB>
    <izvorni_sadrzaj>
      <item>Bio4me j.d.o.o. za trgovinu i usluge, OIB 46793216250</item>
    </izvorni_sadrzaj>
    <derivirana_varijabla naziv="DomainObject.Predmet.ProtuStrankaListNazivFormatedOIB_1">
      <item>Bio4me j.d.o.o. za trgovinu i usluge, OIB 46793216250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St-1038/2017-3</izvorni_sadrzaj>
    <derivirana_varijabla naziv="DomainObject.PoslovniBrojDokumenta_1">St-1038/2017-3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Bio4me j.d.o.o. za trgovinu i usluge</izvorni_sadrzaj>
    <derivirana_varijabla naziv="DomainObject.Predmet.ProtustrankaIDrugi_1">Bio4me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Bio4me j.d.o.o. za trgovinu i usluge, OIB 46793216250, Matije Ivanića 10, 10000 Zagreb</izvorni_sadrzaj>
    <derivirana_varijabla naziv="DomainObject.Predmet.ProtustrankaIDrugiAdressOIB_1">Bio4me j.d.o.o. za trgovinu i usluge, OIB 46793216250, Matije Ivanića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Bio4me j.d.o.o. za trgovinu i usluge</item>
      <item>FINA Regionalni centar Zagreb</item>
    </izvorni_sadrzaj>
    <derivirana_varijabla naziv="DomainObject.Predmet.SudioniciListNaziv_1">
      <item>Bio4me j.d.o.o. za trgovinu i usluge</item>
      <item>FINA Regionalni centar Zagreb</item>
    </derivirana_varijabla>
  </DomainObject.Predmet.SudioniciListNaziv>
  <DomainObject.Predmet.SudioniciListAdressOIB>
    <izvorni_sadrzaj>
      <item>Bio4me j.d.o.o. za trgovinu i usluge, OIB 46793216250, Matije Ivanića 10,10000 Zagreb</item>
      <item>FINA Regionalni centar Zagreb, OIB 85821130368, Trg svibanjskih žrtava 1995. br. 1,10000 Zagreb</item>
    </izvorni_sadrzaj>
    <derivirana_varijabla naziv="DomainObject.Predmet.SudioniciListAdressOIB_1">
      <item>Bio4me j.d.o.o. za trgovinu i usluge, OIB 46793216250, Matije Ivanića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46793216250</item>
      <item>, OIB 85821130368</item>
    </izvorni_sadrzaj>
    <derivirana_varijabla naziv="DomainObject.Predmet.SudioniciListNazivOIB_1">
      <item>, OIB 46793216250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93FAA-4E1E-4B49-9B59-5CE8F4764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2141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2017-08-03T07:05:00Z</dcterms:created>
  <dc:creator>Korisnik</dc:creator>
  <cp:lastModifiedBy>Sanja Ban</cp:lastModifiedBy>
  <cp:lastPrinted>2017-08-03T07:08:00Z</cp:lastPrinted>
  <dcterms:modified xmlns:xsi="http://www.w3.org/2001/XMLSchema-instance" xsi:type="dcterms:W3CDTF">2017-08-03T07:09:00Z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St-1038/2017-3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