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2bd7" w14:paraId="a772bd7" w:rsidRDefault="00F56ED6" w:rsidP="002062EE" w:rsidR="00D35192">
      <w:pPr>
        <w:pStyle w:val="Bezproreda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Default="00D35192" w:rsidP="002062EE" w:rsidR="00D35192">
      <w:pPr>
        <w:pStyle w:val="Bezproreda"/>
      </w:pPr>
    </w:p>
    <w:p w:rsidRDefault="00D35192" w:rsidP="002062EE" w:rsidR="002062EE">
      <w:pPr>
        <w:pStyle w:val="Bezproreda"/>
      </w:pPr>
      <w:r>
        <w:t>REPUBLIKA HRVATSKA</w:t>
      </w:r>
    </w:p>
    <w:p w:rsidRDefault="002062EE" w:rsidP="002062EE" w:rsidR="00D35192">
      <w:pPr>
        <w:pStyle w:val="Bezproreda"/>
      </w:pPr>
      <w:r>
        <w:t>TRGOVAČKI SUD U ZAGREBU</w:t>
      </w:r>
    </w:p>
    <w:p w:rsidRDefault="002062EE" w:rsidP="002062EE" w:rsidR="002062EE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 w:rsidR="00F56ED6">
        <w:t xml:space="preserve">                                                  70.St-6986/2016</w:t>
      </w:r>
      <w:r>
        <w:t xml:space="preserve"> </w:t>
      </w:r>
    </w:p>
    <w:p w:rsidRDefault="00D35192" w:rsidP="002062EE" w:rsidR="00D35192">
      <w:pPr>
        <w:pStyle w:val="Bezproreda"/>
      </w:pPr>
    </w:p>
    <w:p w:rsidRDefault="002062EE" w:rsidP="00D35192" w:rsidR="002062EE">
      <w:pPr>
        <w:pStyle w:val="Bezproreda"/>
        <w:jc w:val="center"/>
      </w:pPr>
      <w:r>
        <w:t>R E P U B L I K A    H R V A T S K A</w:t>
      </w:r>
    </w:p>
    <w:p w:rsidRDefault="00F56ED6" w:rsidP="00D35192" w:rsidR="00F56ED6">
      <w:pPr>
        <w:pStyle w:val="Bezproreda"/>
        <w:jc w:val="center"/>
      </w:pPr>
    </w:p>
    <w:p w:rsidRDefault="002062EE" w:rsidP="00D35192" w:rsidR="002062EE">
      <w:pPr>
        <w:pStyle w:val="Bezproreda"/>
        <w:jc w:val="center"/>
      </w:pPr>
      <w:r>
        <w:t>R J E Š E N J E</w:t>
      </w:r>
    </w:p>
    <w:p w:rsidRDefault="002062EE" w:rsidP="002062EE" w:rsidR="002062EE">
      <w:pPr>
        <w:pStyle w:val="Bezproreda"/>
      </w:pPr>
      <w:r>
        <w:t xml:space="preserve">  </w:t>
      </w:r>
    </w:p>
    <w:p w:rsidRDefault="002062EE" w:rsidP="00F56ED6" w:rsidR="002062EE">
      <w:pPr>
        <w:pStyle w:val="Bezproreda"/>
        <w:jc w:val="both"/>
      </w:pPr>
      <w:r>
        <w:t>TRGOVAČKI SUD U ZAGREB, po sucu pojedincu</w:t>
      </w:r>
      <w:r w:rsidR="00F56ED6">
        <w:t xml:space="preserve"> Maji Jurovicki</w:t>
      </w:r>
      <w:r>
        <w:t xml:space="preserve"> postupajući po prijedlogu dužnika </w:t>
      </w:r>
      <w:r w:rsidR="00D13208" w:rsidRPr="00D13208">
        <w:t>BONCA d.o.o.</w:t>
      </w:r>
      <w:r w:rsidR="00D13208">
        <w:t xml:space="preserve"> OIB: </w:t>
      </w:r>
      <w:r w:rsidR="00D13208" w:rsidRPr="00D13208">
        <w:t>85746890492</w:t>
      </w:r>
      <w:r w:rsidR="00752E42">
        <w:t xml:space="preserve">, </w:t>
      </w:r>
      <w:r w:rsidR="00D47CB2">
        <w:t>Zagreb</w:t>
      </w:r>
      <w:r w:rsidR="00752E42">
        <w:t xml:space="preserve">, Žitnjak </w:t>
      </w:r>
      <w:proofErr w:type="spellStart"/>
      <w:r w:rsidR="00752E42">
        <w:t>bb</w:t>
      </w:r>
      <w:proofErr w:type="spellEnd"/>
      <w:r w:rsidR="00752E42">
        <w:t xml:space="preserve"> dana  09. veljače 2017</w:t>
      </w:r>
      <w:r>
        <w:t>.</w:t>
      </w:r>
    </w:p>
    <w:p w:rsidRDefault="002062EE" w:rsidP="002062EE" w:rsidR="002062EE">
      <w:pPr>
        <w:pStyle w:val="Bezproreda"/>
      </w:pPr>
    </w:p>
    <w:p w:rsidRDefault="002062EE" w:rsidP="00752E42" w:rsidR="002062EE">
      <w:pPr>
        <w:pStyle w:val="Bezproreda"/>
        <w:jc w:val="center"/>
      </w:pPr>
      <w:r>
        <w:t>r i j e š i o    j e</w:t>
      </w:r>
    </w:p>
    <w:p w:rsidRDefault="002062EE" w:rsidP="002062EE" w:rsidR="002062EE">
      <w:pPr>
        <w:pStyle w:val="Bezproreda"/>
      </w:pPr>
    </w:p>
    <w:p w:rsidRDefault="00985F25" w:rsidP="00985F25" w:rsidR="002062EE">
      <w:pPr>
        <w:pStyle w:val="Bezproreda"/>
        <w:jc w:val="both"/>
      </w:pPr>
      <w:r>
        <w:t xml:space="preserve">        </w:t>
      </w:r>
      <w:r w:rsidR="002062EE">
        <w:t xml:space="preserve">Određuje se ročište radi odluke o prijedlogu za sklapanje </w:t>
      </w:r>
      <w:proofErr w:type="spellStart"/>
      <w:r w:rsidR="002062EE">
        <w:t>predstečajne</w:t>
      </w:r>
      <w:proofErr w:type="spellEnd"/>
      <w:r w:rsidR="002062EE">
        <w:t xml:space="preserve"> nagodbe na  temelju pravomoćnog i izvršnog rješenja Financijske agencije, Regionalni centa</w:t>
      </w:r>
      <w:r w:rsidR="00F0752B">
        <w:t>r Zagreb, Nagodbeno vijeće: ZG05</w:t>
      </w:r>
      <w:r w:rsidR="002062EE">
        <w:t>, Zagreb, Ilica 307,</w:t>
      </w:r>
      <w:r w:rsidR="00E74C54">
        <w:t xml:space="preserve">  Klasa: UP-I/110/07/14-01/6882</w:t>
      </w:r>
      <w:r w:rsidR="002062EE">
        <w:t xml:space="preserve"> , </w:t>
      </w:r>
      <w:r w:rsidR="00BE307F">
        <w:t xml:space="preserve">Ur.br.:  04-06-14- </w:t>
      </w:r>
      <w:r w:rsidR="00E74C54">
        <w:t>6882-29 od 16.rujna 2014</w:t>
      </w:r>
      <w:r w:rsidR="00BE307F">
        <w:t>.</w:t>
      </w:r>
      <w:r w:rsidR="002062EE">
        <w:t xml:space="preserve">, za predloženog dužnika, </w:t>
      </w:r>
    </w:p>
    <w:p w:rsidRDefault="002062EE" w:rsidP="00985F25" w:rsidR="002062EE">
      <w:pPr>
        <w:pStyle w:val="Bezproreda"/>
        <w:jc w:val="both"/>
      </w:pPr>
    </w:p>
    <w:p w:rsidRDefault="002062EE" w:rsidP="00985F25" w:rsidR="002062EE" w:rsidRPr="00E74C54">
      <w:pPr>
        <w:pStyle w:val="Bezproreda"/>
        <w:jc w:val="center"/>
        <w:rPr>
          <w:b/>
        </w:rPr>
      </w:pPr>
      <w:r w:rsidRPr="00E74C54">
        <w:rPr>
          <w:b/>
        </w:rPr>
        <w:t>za dan</w:t>
      </w:r>
      <w:r w:rsidR="00BE307F" w:rsidRPr="00E74C54">
        <w:rPr>
          <w:b/>
        </w:rPr>
        <w:t xml:space="preserve"> 16.ožujka 2017. u  12:45</w:t>
      </w:r>
      <w:r w:rsidRPr="00E74C54">
        <w:rPr>
          <w:b/>
        </w:rPr>
        <w:t xml:space="preserve"> sati</w:t>
      </w:r>
    </w:p>
    <w:p w:rsidRDefault="002062EE" w:rsidP="00985F25" w:rsidR="002062EE">
      <w:pPr>
        <w:pStyle w:val="Bezproreda"/>
        <w:jc w:val="center"/>
      </w:pPr>
      <w:r>
        <w:t xml:space="preserve">u zgradi Trgovačkog suda </w:t>
      </w:r>
      <w:r w:rsidR="00985F25">
        <w:t>u Zagrebu, Petrinjska 8, soba 30/I</w:t>
      </w:r>
      <w:r>
        <w:t xml:space="preserve"> (</w:t>
      </w:r>
      <w:r w:rsidR="00985F25">
        <w:t>dvorišna zgrada</w:t>
      </w:r>
      <w:r>
        <w:t>).</w:t>
      </w:r>
    </w:p>
    <w:p w:rsidRDefault="00025925" w:rsidP="00985F25" w:rsidR="00025925">
      <w:pPr>
        <w:pStyle w:val="Bezproreda"/>
        <w:jc w:val="both"/>
      </w:pPr>
    </w:p>
    <w:p w:rsidRDefault="002062EE" w:rsidP="00985F25" w:rsidR="002062EE">
      <w:pPr>
        <w:pStyle w:val="Bezproreda"/>
        <w:jc w:val="both"/>
      </w:pPr>
      <w:r>
        <w:t xml:space="preserve">Na ročište se pozivaju dužnik i vjerovnici. </w:t>
      </w:r>
    </w:p>
    <w:p w:rsidRDefault="002062EE" w:rsidP="002062EE" w:rsidR="002062EE">
      <w:pPr>
        <w:pStyle w:val="Bezproreda"/>
      </w:pPr>
    </w:p>
    <w:p w:rsidRDefault="002062EE" w:rsidP="00985F25" w:rsidR="002062EE">
      <w:pPr>
        <w:pStyle w:val="Bezproreda"/>
        <w:jc w:val="center"/>
      </w:pPr>
      <w:r>
        <w:t>Obrazloženje</w:t>
      </w:r>
    </w:p>
    <w:p w:rsidRDefault="002062EE" w:rsidP="002062EE" w:rsidR="002062EE">
      <w:pPr>
        <w:pStyle w:val="Bezproreda"/>
      </w:pPr>
    </w:p>
    <w:p w:rsidRDefault="00E74C54" w:rsidP="00E74C54" w:rsidR="002062EE">
      <w:pPr>
        <w:pStyle w:val="Bezproreda"/>
        <w:jc w:val="both"/>
      </w:pPr>
      <w:r>
        <w:t xml:space="preserve">        </w:t>
      </w:r>
      <w:r w:rsidR="002062EE">
        <w:t xml:space="preserve">Na temelju članku 66. stavak 1. Zakona o financijskom poslovanju i </w:t>
      </w:r>
      <w:proofErr w:type="spellStart"/>
      <w:r w:rsidR="002062EE">
        <w:t>predstečajnoj</w:t>
      </w:r>
      <w:proofErr w:type="spellEnd"/>
      <w:r w:rsidR="002062EE">
        <w:t xml:space="preserve"> nagodbi (Narodne novine br. 108/12, 144/12, 81/13, 112/13 u daljnjem tekstu ZFPPN) dužnik je podnio sudu prijedlog za sklapanje </w:t>
      </w:r>
      <w:proofErr w:type="spellStart"/>
      <w:r w:rsidR="002062EE">
        <w:t>predstečajne</w:t>
      </w:r>
      <w:proofErr w:type="spellEnd"/>
      <w:r w:rsidR="002062EE">
        <w:t xml:space="preserve"> nagodbe. Uz prijedlog je dostavio priloge određene člankom 66. stavak 3. ZFPPN. </w:t>
      </w:r>
    </w:p>
    <w:p w:rsidRDefault="00025925" w:rsidP="00697BA2" w:rsidR="002062EE">
      <w:pPr>
        <w:pStyle w:val="Bezproreda"/>
        <w:jc w:val="both"/>
      </w:pPr>
      <w:r>
        <w:t xml:space="preserve">          </w:t>
      </w:r>
      <w:r w:rsidR="002062EE">
        <w:t xml:space="preserve">Na temelju dostavljenih isprava sud je utvrdio da su ispunjene pretpostavke za određivanje ročišta radi sklapanja </w:t>
      </w:r>
      <w:proofErr w:type="spellStart"/>
      <w:r w:rsidR="002062EE">
        <w:t>predstečajne</w:t>
      </w:r>
      <w:proofErr w:type="spellEnd"/>
      <w:r w:rsidR="002062EE">
        <w:t xml:space="preserve"> nagodbe pa je slijedom citiranoga doneseno ovo rješenje.</w:t>
      </w:r>
    </w:p>
    <w:p w:rsidRDefault="002062EE" w:rsidP="00697BA2" w:rsidR="002062EE">
      <w:pPr>
        <w:pStyle w:val="Bezproreda"/>
        <w:jc w:val="center"/>
      </w:pPr>
      <w:r>
        <w:t xml:space="preserve">U Zagrebu, </w:t>
      </w:r>
      <w:r w:rsidR="00025925" w:rsidRPr="00025925">
        <w:t>09. veljače 2017.</w:t>
      </w:r>
    </w:p>
    <w:p w:rsidRDefault="002062EE" w:rsidP="002062EE" w:rsidR="002062EE">
      <w:pPr>
        <w:pStyle w:val="Bezproreda"/>
      </w:pPr>
    </w:p>
    <w:p w:rsidRDefault="002062EE" w:rsidP="00025925" w:rsidR="002062E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C:</w:t>
      </w:r>
    </w:p>
    <w:p w:rsidRDefault="00025925" w:rsidP="00025925" w:rsidR="002062EE">
      <w:pPr>
        <w:pStyle w:val="Bezproreda"/>
        <w:jc w:val="right"/>
      </w:pPr>
      <w:r>
        <w:t>Maja Jurovic</w:t>
      </w:r>
      <w:r w:rsidR="00697BA2">
        <w:t>k</w:t>
      </w:r>
      <w:r>
        <w:t>i</w:t>
      </w:r>
      <w:r w:rsidR="001307D7">
        <w:t xml:space="preserve">, v.r. </w:t>
      </w:r>
    </w:p>
    <w:p w:rsidRDefault="002062EE" w:rsidP="002062EE" w:rsidR="002062EE">
      <w:pPr>
        <w:pStyle w:val="Bezproreda"/>
      </w:pPr>
    </w:p>
    <w:p w:rsidRDefault="002062EE" w:rsidP="002062EE" w:rsidR="002062EE">
      <w:pPr>
        <w:pStyle w:val="Bezproreda"/>
      </w:pPr>
    </w:p>
    <w:p w:rsidRDefault="002062EE" w:rsidP="002062EE" w:rsidR="002062EE">
      <w:pPr>
        <w:pStyle w:val="Bezproreda"/>
      </w:pPr>
      <w:r>
        <w:t>UPUTA O PRAVNOM LIJEKU:</w:t>
      </w:r>
    </w:p>
    <w:p w:rsidRDefault="002062EE" w:rsidP="002062EE" w:rsidR="002062EE">
      <w:pPr>
        <w:pStyle w:val="Bezproreda"/>
      </w:pPr>
      <w:r>
        <w:t>Protiv ovog rješenja žalba nije dopuštena (članak 278. stavak 2. Zakona o parničnom postupku, a u svezi s člankom 6. Stečajnog zakona).</w:t>
      </w:r>
    </w:p>
    <w:p w:rsidRDefault="002062EE" w:rsidP="002062EE" w:rsidR="002062EE">
      <w:pPr>
        <w:pStyle w:val="Bezproreda"/>
      </w:pPr>
    </w:p>
    <w:p w:rsidRDefault="001307D7" w:rsidP="001307D7" w:rsidR="001307D7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1307D7" w:rsidP="001307D7" w:rsidR="001307D7">
      <w:pPr>
        <w:pStyle w:val="Bezproreda"/>
        <w:jc w:val="right"/>
      </w:pPr>
      <w:r>
        <w:t>ovlašteni službenik</w:t>
      </w:r>
    </w:p>
    <w:p w:rsidRDefault="001307D7" w:rsidP="001307D7" w:rsidR="001307D7" w:rsidRPr="007B269F">
      <w:pPr>
        <w:pStyle w:val="Bezproreda"/>
        <w:jc w:val="right"/>
      </w:pPr>
      <w:r>
        <w:t xml:space="preserve">Mirjana Gašparić </w:t>
      </w:r>
    </w:p>
    <w:p w:rsidRDefault="000D5BFE" w:rsidP="001307D7" w:rsidR="006E1039">
      <w:pPr>
        <w:pStyle w:val="Bezproreda"/>
        <w:jc w:val="right"/>
      </w:pPr>
      <w:r>
        <w:t xml:space="preserve">  </w:t>
      </w:r>
    </w:p>
    <w:sectPr w:rsidSect="000D5BFE" w:rsidR="006E1039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2EE"/>
    <w:rsid w:val="00025925"/>
    <w:rsid w:val="000D5BFE"/>
    <w:rsid w:val="001307D7"/>
    <w:rsid w:val="002062EE"/>
    <w:rsid w:val="00280362"/>
    <w:rsid w:val="004A266C"/>
    <w:rsid w:val="005A3043"/>
    <w:rsid w:val="00697BA2"/>
    <w:rsid w:val="006E1039"/>
    <w:rsid w:val="00752E42"/>
    <w:rsid w:val="00893E36"/>
    <w:rsid w:val="008D3455"/>
    <w:rsid w:val="00985F25"/>
    <w:rsid w:val="009C1D2F"/>
    <w:rsid w:val="00BE307F"/>
    <w:rsid w:val="00D13208"/>
    <w:rsid w:val="00D35192"/>
    <w:rsid w:val="00D47CB2"/>
    <w:rsid w:val="00D60B6A"/>
    <w:rsid w:val="00E74C54"/>
    <w:rsid w:val="00F0752B"/>
    <w:rsid w:val="00F5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62E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6E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E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62E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6E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E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St-6986/2016</izvorni_sadrzaj>
    <derivirana_varijabla naziv="DomainObject.Predmet.OznakaBroj_1">St-6986/2016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BONCA trgovina, izvoz-uvoz i usluge d.o.o.</izvorni_sadrzaj>
    <derivirana_varijabla naziv="DomainObject.Predmet.ProtustrankaFormated_1">  BONCA trgovina, izvoz-uvoz i usluge d.o.o.</derivirana_varijabla>
  </DomainObject.Predmet.ProtustrankaFormated>
  <DomainObject.Predmet.ProtustrankaFormatedOIB>
    <izvorni_sadrzaj>  BONCA trgovina, izvoz-uvoz i usluge d.o.o., OIB 85746890492</izvorni_sadrzaj>
    <derivirana_varijabla naziv="DomainObject.Predmet.ProtustrankaFormatedOIB_1">  BONCA trgovina, izvoz-uvoz i usluge d.o.o., OIB 85746890492</derivirana_varijabla>
  </DomainObject.Predmet.ProtustrankaFormatedOIB>
  <DomainObject.Predmet.ProtustrankaFormatedWithAdress>
    <izvorni_sadrzaj> BONCA trgovina, izvoz-uvoz i usluge d.o.o., Žitnjak/bb, 10000 Zagreb</izvorni_sadrzaj>
    <derivirana_varijabla naziv="DomainObject.Predmet.ProtustrankaFormatedWithAdress_1"> BONCA trgovina, izvoz-uvoz i usluge d.o.o., Žitnjak/bb, 10000 Zagreb</derivirana_varijabla>
  </DomainObject.Predmet.ProtustrankaFormatedWithAdress>
  <DomainObject.Predmet.ProtustrankaFormatedWithAdressOIB>
    <izvorni_sadrzaj> BONCA trgovina, izvoz-uvoz i usluge d.o.o., OIB 85746890492, Žitnjak/bb, 10000 Zagreb</izvorni_sadrzaj>
    <derivirana_varijabla naziv="DomainObject.Predmet.ProtustrankaFormatedWithAdressOIB_1"> BONCA trgovina, izvoz-uvoz i usluge d.o.o., OIB 85746890492, Žitnjak/bb, 10000 Zagreb</derivirana_varijabla>
  </DomainObject.Predmet.ProtustrankaFormatedWithAdressOIB>
  <DomainObject.Predmet.ProtustrankaWithAdress>
    <izvorni_sadrzaj>BONCA trgovina, izvoz-uvoz i usluge d.o.o. Žitnjak/bb, 10000 Zagreb</izvorni_sadrzaj>
    <derivirana_varijabla naziv="DomainObject.Predmet.ProtustrankaWithAdress_1">BONCA trgovina, izvoz-uvoz i usluge d.o.o. Žitnjak/bb, 10000 Zagreb</derivirana_varijabla>
  </DomainObject.Predmet.ProtustrankaWithAdress>
  <DomainObject.Predmet.ProtustrankaWithAdressOIB>
    <izvorni_sadrzaj>BONCA trgovina, izvoz-uvoz i usluge d.o.o., OIB 85746890492, Žitnjak/bb, 10000 Zagreb</izvorni_sadrzaj>
    <derivirana_varijabla naziv="DomainObject.Predmet.ProtustrankaWithAdressOIB_1">BONCA trgovina, izvoz-uvoz i usluge d.o.o., OIB 85746890492, Žitnjak/bb, 10000 Zagreb</derivirana_varijabla>
  </DomainObject.Predmet.ProtustrankaWithAdressOIB>
  <DomainObject.Predmet.ProtustrankaNazivFormated>
    <izvorni_sadrzaj>BONCA trgovina, izvoz-uvoz i usluge d.o.o.</izvorni_sadrzaj>
    <derivirana_varijabla naziv="DomainObject.Predmet.ProtustrankaNazivFormated_1">BONCA trgovina, izvoz-uvoz i usluge d.o.o.</derivirana_varijabla>
  </DomainObject.Predmet.ProtustrankaNazivFormated>
  <DomainObject.Predmet.ProtustrankaNazivFormatedOIB>
    <izvorni_sadrzaj>BONCA trgovina, izvoz-uvoz i usluge d.o.o., OIB 85746890492</izvorni_sadrzaj>
    <derivirana_varijabla naziv="DomainObject.Predmet.ProtustrankaNazivFormatedOIB_1">BONCA trgovina, izvoz-uvoz i usluge d.o.o., OIB 85746890492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BONCA trgovina, izvoz-uvoz i usluge d.o.o.</izvorni_sadrzaj>
    <derivirana_varijabla naziv="DomainObject.Predmet.StrankaFormated_1">  BONCA trgovina, izvoz-uvoz i usluge d.o.o.</derivirana_varijabla>
  </DomainObject.Predmet.StrankaFormated>
  <DomainObject.Predmet.StrankaFormatedOIB>
    <izvorni_sadrzaj>  BONCA trgovina, izvoz-uvoz i usluge d.o.o., OIB 85746890492</izvorni_sadrzaj>
    <derivirana_varijabla naziv="DomainObject.Predmet.StrankaFormatedOIB_1">  BONCA trgovina, izvoz-uvoz i usluge d.o.o., OIB 85746890492</derivirana_varijabla>
  </DomainObject.Predmet.StrankaFormatedOIB>
  <DomainObject.Predmet.StrankaFormatedWithAdress>
    <izvorni_sadrzaj> BONCA trgovina, izvoz-uvoz i usluge d.o.o., Žitnjak/bb, 10000 Zagreb</izvorni_sadrzaj>
    <derivirana_varijabla naziv="DomainObject.Predmet.StrankaFormatedWithAdress_1"> BONCA trgovina, izvoz-uvoz i usluge d.o.o., Žitnjak/bb, 10000 Zagreb</derivirana_varijabla>
  </DomainObject.Predmet.StrankaFormatedWithAdress>
  <DomainObject.Predmet.StrankaFormatedWithAdressOIB>
    <izvorni_sadrzaj> BONCA trgovina, izvoz-uvoz i usluge d.o.o., OIB 85746890492, Žitnjak/bb, 10000 Zagreb</izvorni_sadrzaj>
    <derivirana_varijabla naziv="DomainObject.Predmet.StrankaFormatedWithAdressOIB_1"> BONCA trgovina, izvoz-uvoz i usluge d.o.o., OIB 85746890492, Žitnjak/bb, 10000 Zagreb</derivirana_varijabla>
  </DomainObject.Predmet.StrankaFormatedWithAdressOIB>
  <DomainObject.Predmet.StrankaWithAdress>
    <izvorni_sadrzaj>BONCA trgovina, izvoz-uvoz i usluge d.o.o. Žitnjak/bb,10000 Zagreb</izvorni_sadrzaj>
    <derivirana_varijabla naziv="DomainObject.Predmet.StrankaWithAdress_1">BONCA trgovina, izvoz-uvoz i usluge d.o.o. Žitnjak/bb,10000 Zagreb</derivirana_varijabla>
  </DomainObject.Predmet.StrankaWithAdress>
  <DomainObject.Predmet.StrankaWithAdressOIB>
    <izvorni_sadrzaj>BONCA trgovina, izvoz-uvoz i usluge d.o.o., OIB 85746890492, Žitnjak/bb,10000 Zagreb</izvorni_sadrzaj>
    <derivirana_varijabla naziv="DomainObject.Predmet.StrankaWithAdressOIB_1">BONCA trgovina, izvoz-uvoz i usluge d.o.o., OIB 85746890492, Žitnjak/bb,10000 Zagreb</derivirana_varijabla>
  </DomainObject.Predmet.StrankaWithAdressOIB>
  <DomainObject.Predmet.StrankaNazivFormated>
    <izvorni_sadrzaj>BONCA trgovina, izvoz-uvoz i usluge d.o.o.</izvorni_sadrzaj>
    <derivirana_varijabla naziv="DomainObject.Predmet.StrankaNazivFormated_1">BONCA trgovina, izvoz-uvoz i usluge d.o.o.</derivirana_varijabla>
  </DomainObject.Predmet.StrankaNazivFormated>
  <DomainObject.Predmet.StrankaNazivFormatedOIB>
    <izvorni_sadrzaj>BONCA trgovina, izvoz-uvoz i usluge d.o.o., OIB 85746890492</izvorni_sadrzaj>
    <derivirana_varijabla naziv="DomainObject.Predmet.StrankaNazivFormatedOIB_1">BONCA trgovina, izvoz-uvoz i usluge d.o.o., OIB 85746890492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BONCA trgovina, izvoz-uvoz i usluge d.o.o.</item>
    </izvorni_sadrzaj>
    <derivirana_varijabla naziv="DomainObject.Predmet.StrankaListFormated_1">
      <item>BONCA trgovina, izvoz-uvoz i usluge d.o.o.</item>
    </derivirana_varijabla>
  </DomainObject.Predmet.StrankaListFormated>
  <DomainObject.Predmet.StrankaListFormatedOIB>
    <izvorni_sadrzaj>
      <item>BONCA trgovina, izvoz-uvoz i usluge d.o.o., OIB 85746890492</item>
    </izvorni_sadrzaj>
    <derivirana_varijabla naziv="DomainObject.Predmet.StrankaListFormatedOIB_1">
      <item>BONCA trgovina, izvoz-uvoz i usluge d.o.o., OIB 85746890492</item>
    </derivirana_varijabla>
  </DomainObject.Predmet.StrankaListFormatedOIB>
  <DomainObject.Predmet.StrankaListFormatedWithAdress>
    <izvorni_sadrzaj>
      <item>BONCA trgovina, izvoz-uvoz i usluge d.o.o., Žitnjak/bb, 10000 Zagreb</item>
    </izvorni_sadrzaj>
    <derivirana_varijabla naziv="DomainObject.Predmet.StrankaListFormatedWithAdress_1">
      <item>BONCA trgovina, izvoz-uvoz i usluge d.o.o., Žitnjak/bb, 10000 Zagreb</item>
    </derivirana_varijabla>
  </DomainObject.Predmet.StrankaListFormatedWithAdress>
  <DomainObject.Predmet.StrankaListFormatedWithAdressOIB>
    <izvorni_sadrzaj>
      <item>BONCA trgovina, izvoz-uvoz i usluge d.o.o., OIB 85746890492, Žitnjak/bb, 10000 Zagreb</item>
    </izvorni_sadrzaj>
    <derivirana_varijabla naziv="DomainObject.Predmet.StrankaListFormatedWithAdressOIB_1">
      <item>BONCA trgovina, izvoz-uvoz i usluge d.o.o., OIB 85746890492, Žitnjak/bb, 10000 Zagreb</item>
    </derivirana_varijabla>
  </DomainObject.Predmet.StrankaListFormatedWithAdressOIB>
  <DomainObject.Predmet.StrankaListNazivFormated>
    <izvorni_sadrzaj>
      <item>BONCA trgovina, izvoz-uvoz i usluge d.o.o.</item>
    </izvorni_sadrzaj>
    <derivirana_varijabla naziv="DomainObject.Predmet.StrankaListNazivFormated_1">
      <item>BONCA trgovina, izvoz-uvoz i usluge d.o.o.</item>
    </derivirana_varijabla>
  </DomainObject.Predmet.StrankaListNazivFormated>
  <DomainObject.Predmet.StrankaListNazivFormatedOIB>
    <izvorni_sadrzaj>
      <item>BONCA trgovina, izvoz-uvoz i usluge d.o.o., OIB 85746890492</item>
    </izvorni_sadrzaj>
    <derivirana_varijabla naziv="DomainObject.Predmet.StrankaListNazivFormatedOIB_1">
      <item>BONCA trgovina, izvoz-uvoz i usluge d.o.o., OIB 85746890492</item>
    </derivirana_varijabla>
  </DomainObject.Predmet.StrankaListNazivFormatedOIB>
  <DomainObject.Predmet.ProtuStrankaListFormated>
    <izvorni_sadrzaj>
      <item>BONCA trgovina, izvoz-uvoz i usluge d.o.o.</item>
    </izvorni_sadrzaj>
    <derivirana_varijabla naziv="DomainObject.Predmet.ProtuStrankaListFormated_1">
      <item>BONCA trgovina, izvoz-uvoz i usluge d.o.o.</item>
    </derivirana_varijabla>
  </DomainObject.Predmet.ProtuStrankaListFormated>
  <DomainObject.Predmet.ProtuStrankaListFormatedOIB>
    <izvorni_sadrzaj>
      <item>BONCA trgovina, izvoz-uvoz i usluge d.o.o., OIB 85746890492</item>
    </izvorni_sadrzaj>
    <derivirana_varijabla naziv="DomainObject.Predmet.ProtuStrankaListFormatedOIB_1">
      <item>BONCA trgovina, izvoz-uvoz i usluge d.o.o., OIB 85746890492</item>
    </derivirana_varijabla>
  </DomainObject.Predmet.ProtuStrankaListFormatedOIB>
  <DomainObject.Predmet.ProtuStrankaListFormatedWithAdress>
    <izvorni_sadrzaj>
      <item>BONCA trgovina, izvoz-uvoz i usluge d.o.o., Žitnjak/bb, 10000 Zagreb</item>
    </izvorni_sadrzaj>
    <derivirana_varijabla naziv="DomainObject.Predmet.ProtuStrankaListFormatedWithAdress_1">
      <item>BONCA trgovina, izvoz-uvoz i usluge d.o.o., Žitnjak/bb, 10000 Zagreb</item>
    </derivirana_varijabla>
  </DomainObject.Predmet.ProtuStrankaListFormatedWithAdress>
  <DomainObject.Predmet.ProtuStrankaListFormatedWithAdressOIB>
    <izvorni_sadrzaj>
      <item>BONCA trgovina, izvoz-uvoz i usluge d.o.o., OIB 85746890492, Žitnjak/bb, 10000 Zagreb</item>
    </izvorni_sadrzaj>
    <derivirana_varijabla naziv="DomainObject.Predmet.ProtuStrankaListFormatedWithAdressOIB_1">
      <item>BONCA trgovina, izvoz-uvoz i usluge d.o.o., OIB 85746890492, Žitnjak/bb, 10000 Zagreb</item>
    </derivirana_varijabla>
  </DomainObject.Predmet.ProtuStrankaListFormatedWithAdressOIB>
  <DomainObject.Predmet.ProtuStrankaListNazivFormated>
    <izvorni_sadrzaj>
      <item>BONCA trgovina, izvoz-uvoz i usluge d.o.o.</item>
    </izvorni_sadrzaj>
    <derivirana_varijabla naziv="DomainObject.Predmet.ProtuStrankaListNazivFormated_1">
      <item>BONCA trgovina, izvoz-uvoz i usluge d.o.o.</item>
    </derivirana_varijabla>
  </DomainObject.Predmet.ProtuStrankaListNazivFormated>
  <DomainObject.Predmet.ProtuStrankaListNazivFormatedOIB>
    <izvorni_sadrzaj>
      <item>BONCA trgovina, izvoz-uvoz i usluge d.o.o., OIB 85746890492</item>
    </izvorni_sadrzaj>
    <derivirana_varijabla naziv="DomainObject.Predmet.ProtuStrankaListNazivFormatedOIB_1">
      <item>BONCA trgovina, izvoz-uvoz i usluge d.o.o., OIB 85746890492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BONCA trgovina, izvoz-uvoz i usluge d.o.o.</izvorni_sadrzaj>
    <derivirana_varijabla naziv="DomainObject.Predmet.StrankaIDrugi_1">BONCA trgovina, izvoz-uvoz i usluge d.o.o.</derivirana_varijabla>
  </DomainObject.Predmet.StrankaIDrugi>
  <DomainObject.Predmet.ProtustrankaIDrugi>
    <izvorni_sadrzaj>BONCA trgovina, izvoz-uvoz i usluge d.o.o.</izvorni_sadrzaj>
    <derivirana_varijabla naziv="DomainObject.Predmet.ProtustrankaIDrugi_1">BONCA trgovina, izvoz-uvoz i usluge d.o.o.</derivirana_varijabla>
  </DomainObject.Predmet.ProtustrankaIDrugi>
  <DomainObject.Predmet.StrankaIDrugiAdressOIB>
    <izvorni_sadrzaj>BONCA trgovina, izvoz-uvoz i usluge d.o.o., OIB 85746890492, Žitnjak/bb, 10000 Zagreb</izvorni_sadrzaj>
    <derivirana_varijabla naziv="DomainObject.Predmet.StrankaIDrugiAdressOIB_1">BONCA trgovina, izvoz-uvoz i usluge d.o.o., OIB 85746890492, Žitnjak/bb, 10000 Zagreb</derivirana_varijabla>
  </DomainObject.Predmet.StrankaIDrugiAdressOIB>
  <DomainObject.Predmet.ProtustrankaIDrugiAdressOIB>
    <izvorni_sadrzaj>BONCA trgovina, izvoz-uvoz i usluge d.o.o., OIB 85746890492, Žitnjak/bb, 10000 Zagreb</izvorni_sadrzaj>
    <derivirana_varijabla naziv="DomainObject.Predmet.ProtustrankaIDrugiAdressOIB_1">BONCA trgovina, izvoz-uvoz i usluge d.o.o., OIB 85746890492,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BONCA trgovina, izvoz-uvoz i usluge d.o.o.</item>
      <item>BONCA trgovina, izvoz-uvoz i usluge d.o.o.</item>
    </izvorni_sadrzaj>
    <derivirana_varijabla naziv="DomainObject.Predmet.SudioniciListNaziv_1">
      <item>BONCA trgovina, izvoz-uvoz i usluge d.o.o.</item>
      <item>BONCA trgovina, izvoz-uvoz i usluge d.o.o.</item>
    </derivirana_varijabla>
  </DomainObject.Predmet.SudioniciListNaziv>
  <DomainObject.Predmet.SudioniciListAdressOIB>
    <izvorni_sadrzaj>
      <item>BONCA trgovina, izvoz-uvoz i usluge d.o.o., OIB 85746890492, Žitnjak/bb,10000 Zagreb</item>
      <item>BONCA trgovina, izvoz-uvoz i usluge d.o.o., OIB 85746890492, Žitnjak/bb,10000 Zagreb</item>
    </izvorni_sadrzaj>
    <derivirana_varijabla naziv="DomainObject.Predmet.SudioniciListAdressOIB_1">
      <item>BONCA trgovina, izvoz-uvoz i usluge d.o.o., OIB 85746890492, Žitnjak/bb,10000 Zagreb</item>
      <item>BONCA trgovina, izvoz-uvoz i usluge d.o.o., OIB 85746890492,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85746890492</item>
      <item>, OIB 85746890492</item>
    </izvorni_sadrzaj>
    <derivirana_varijabla naziv="DomainObject.Predmet.SudioniciListNazivOIB_1">
      <item>, OIB 85746890492</item>
      <item>, OIB 85746890492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1314</properties:Characters>
  <properties:Lines>48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2017-02-09T13:28:00Z</dcterms:created>
  <dc:creator>Maja Jurovicki</dc:creator>
  <cp:lastModifiedBy>Mirjana Gašparić</cp:lastModifiedBy>
  <cp:lastPrinted>2017-02-09T14:16:00Z</cp:lastPrinted>
  <dcterms:modified xmlns:xsi="http://www.w3.org/2001/XMLSchema-instance" xsi:type="dcterms:W3CDTF">2017-02-13T08:46:00Z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