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bf05" w14:paraId="89abf0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44034">
        <w:rPr>
          <w:rStyle w:val="Naglaeno"/>
          <w:b w:val="false"/>
        </w:rPr>
        <w:t>64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44034" w:rsidRPr="00244034">
        <w:t>Trgovački sud u Osijeku, po sucu mr. sc. Tihomir Kovačević, u stečajnom predmetu povodom zahtjeva Financijske agencije, Regionalni centar Osijek, Podružnica Osijek, L. Jagera 3, OIB 85821130368 za provedbu skraćenog stečajnog postupka nad dužnikom MAROJEVIĆ d.o.o. za trgovinu i usluge, Rokovci, Vinkovačka 35,</w:t>
      </w:r>
      <w:r w:rsidR="002B38FD">
        <w:t xml:space="preserve"> </w:t>
      </w:r>
      <w:r w:rsidR="00244034" w:rsidRPr="00244034">
        <w:t>MBS 030081788, OIB: 93830388488</w:t>
      </w:r>
      <w:r w:rsidR="0033522A">
        <w:t>,</w:t>
      </w:r>
      <w:r>
        <w:t xml:space="preserve"> dana </w:t>
      </w:r>
      <w:r w:rsidR="00244034">
        <w:t>7</w:t>
      </w:r>
      <w:r>
        <w:t xml:space="preserve">. </w:t>
      </w:r>
      <w:r w:rsidR="00244034">
        <w:t>travnj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244034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244034" w:rsidRPr="00244034">
        <w:t>MAROJEVIĆ d.o.o. za trgovinu i usluge, Rokovci, Vinkovačka 35,</w:t>
      </w:r>
      <w:r w:rsidR="002B38FD">
        <w:t xml:space="preserve"> </w:t>
      </w:r>
      <w:r w:rsidR="00244034" w:rsidRPr="00244034">
        <w:t>MBS 030081788, OIB: 93830388488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781CF2">
        <w:t xml:space="preserve">Damir </w:t>
      </w:r>
      <w:r w:rsidR="00390DD4">
        <w:t>Cincar</w:t>
      </w:r>
      <w:r w:rsidR="00905253">
        <w:t xml:space="preserve">, Osijek, </w:t>
      </w:r>
      <w:r w:rsidR="00390DD4">
        <w:t>Svete Ane 15b</w:t>
      </w:r>
      <w:r w:rsidR="00C13047" w:rsidRPr="00C13047">
        <w:t xml:space="preserve">, OIB </w:t>
      </w:r>
      <w:r w:rsidR="00390DD4">
        <w:t>60464850994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244034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244034" w:rsidRPr="00244034">
        <w:t>MAROJEVIĆ d.o.o. za trgovinu i usluge, Rokovci, Vinkovačka 35,</w:t>
      </w:r>
      <w:r w:rsidR="00781CF2">
        <w:t xml:space="preserve"> </w:t>
      </w:r>
      <w:r w:rsidR="00244034" w:rsidRPr="00244034">
        <w:t>MBS 030081788, OIB: 93830388488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CF28D7">
        <w:t>26</w:t>
      </w:r>
      <w:r>
        <w:t>.</w:t>
      </w:r>
      <w:r w:rsidR="0071699D">
        <w:t>01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CF28D7" w:rsidRPr="00CF28D7">
        <w:t>MAROJEVIĆ d.o.o. za trgovinu i usluge, Rokovci, Vinkovačka 35,</w:t>
      </w:r>
      <w:r w:rsidR="002B38FD">
        <w:t xml:space="preserve"> </w:t>
      </w:r>
      <w:r w:rsidR="00CF28D7" w:rsidRPr="00CF28D7">
        <w:t>MBS 030081788, OIB: 93830388488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CF28D7">
        <w:t>27</w:t>
      </w:r>
      <w:r>
        <w:t>.</w:t>
      </w:r>
      <w:r w:rsidR="009A2AC3">
        <w:t>0</w:t>
      </w:r>
      <w:r w:rsidR="0071699D">
        <w:t>1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CF28D7">
        <w:t xml:space="preserve">14 </w:t>
      </w:r>
      <w:r>
        <w:t>St-</w:t>
      </w:r>
      <w:r w:rsidR="00CF28D7">
        <w:t>64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CF28D7">
        <w:t>7</w:t>
      </w:r>
      <w:r>
        <w:t xml:space="preserve">. </w:t>
      </w:r>
      <w:r w:rsidR="00CF28D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CF28D7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CF28D7" w:rsidRPr="00CF28D7">
        <w:t>Ivo Marojević, Rokovci, Vinkovačka 35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372DDC">
        <w:t>Vukovar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3E4CEE">
        <w:t>1</w:t>
      </w:r>
      <w:r w:rsidR="00372DDC">
        <w:t>7</w:t>
      </w:r>
      <w:r>
        <w:t>.</w:t>
      </w:r>
      <w:r w:rsidR="00372DDC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5B44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781CF2" w:rsidRPr="00781CF2">
      <w:rPr>
        <w:rStyle w:val="Naglaeno"/>
        <w:b w:val="false"/>
      </w:rPr>
      <w:t>14 St-64/17-4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4403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8FD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2DDC"/>
    <w:rsid w:val="00375650"/>
    <w:rsid w:val="00375C7E"/>
    <w:rsid w:val="00376712"/>
    <w:rsid w:val="0038265B"/>
    <w:rsid w:val="003832CA"/>
    <w:rsid w:val="00383AE3"/>
    <w:rsid w:val="003879D1"/>
    <w:rsid w:val="00390DD4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81CF2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7F5B44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28D7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F5B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5B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B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B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F5B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5B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B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B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MAROJEVIĆ d.o.o. za trgovinu i usluge</izvorni_sadrzaj>
    <derivirana_varijabla naziv="DomainObject.Predmet.ProtustrankaFormated_1">  MAROJEVIĆ d.o.o. za trgovinu i usluge</derivirana_varijabla>
  </DomainObject.Predmet.ProtustrankaFormated>
  <DomainObject.Predmet.ProtustrankaFormatedOIB>
    <izvorni_sadrzaj>  MAROJEVIĆ d.o.o. za trgovinu i usluge, OIB 93830388488</izvorni_sadrzaj>
    <derivirana_varijabla naziv="DomainObject.Predmet.ProtustrankaFormatedOIB_1">  MAROJEVIĆ d.o.o. za trgovinu i usluge, OIB 93830388488</derivirana_varijabla>
  </DomainObject.Predmet.ProtustrankaFormatedOIB>
  <DomainObject.Predmet.ProtustrankaFormatedWithAdress>
    <izvorni_sadrzaj> MAROJEVIĆ d.o.o. za trgovinu i usluge, Vinkovačka 35, 32271 Rokovci</izvorni_sadrzaj>
    <derivirana_varijabla naziv="DomainObject.Predmet.ProtustrankaFormatedWithAdress_1"> MAROJEVIĆ d.o.o. za trgovinu i usluge, Vinkovačka 35, 32271 Rokovci</derivirana_varijabla>
  </DomainObject.Predmet.ProtustrankaFormatedWithAdress>
  <DomainObject.Predmet.ProtustrankaFormatedWithAdressOIB>
    <izvorni_sadrzaj> MAROJEVIĆ d.o.o. za trgovinu i usluge, OIB 93830388488, Vinkovačka 35, 32271 Rokovci</izvorni_sadrzaj>
    <derivirana_varijabla naziv="DomainObject.Predmet.ProtustrankaFormatedWithAdressOIB_1"> MAROJEVIĆ d.o.o. za trgovinu i usluge, OIB 93830388488, Vinkovačka 35, 32271 Rokovci</derivirana_varijabla>
  </DomainObject.Predmet.ProtustrankaFormatedWithAdressOIB>
  <DomainObject.Predmet.ProtustrankaWithAdress>
    <izvorni_sadrzaj>MAROJEVIĆ d.o.o. za trgovinu i usluge Vinkovačka 35, 32271 Rokovci</izvorni_sadrzaj>
    <derivirana_varijabla naziv="DomainObject.Predmet.ProtustrankaWithAdress_1">MAROJEVIĆ d.o.o. za trgovinu i usluge Vinkovačka 35, 32271 Rokovci</derivirana_varijabla>
  </DomainObject.Predmet.ProtustrankaWithAdress>
  <DomainObject.Predmet.ProtustrankaWithAdressOIB>
    <izvorni_sadrzaj>MAROJEVIĆ d.o.o. za trgovinu i usluge, OIB 93830388488, Vinkovačka 35, 32271 Rokovci</izvorni_sadrzaj>
    <derivirana_varijabla naziv="DomainObject.Predmet.ProtustrankaWithAdressOIB_1">MAROJEVIĆ d.o.o. za trgovinu i usluge, OIB 93830388488, Vinkovačka 35, 32271 Rokovci</derivirana_varijabla>
  </DomainObject.Predmet.ProtustrankaWithAdressOIB>
  <DomainObject.Predmet.ProtustrankaNazivFormated>
    <izvorni_sadrzaj>MAROJEVIĆ d.o.o. za trgovinu i usluge</izvorni_sadrzaj>
    <derivirana_varijabla naziv="DomainObject.Predmet.ProtustrankaNazivFormated_1">MAROJEVIĆ d.o.o. za trgovinu i usluge</derivirana_varijabla>
  </DomainObject.Predmet.ProtustrankaNazivFormated>
  <DomainObject.Predmet.ProtustrankaNazivFormatedOIB>
    <izvorni_sadrzaj>MAROJEVIĆ d.o.o. za trgovinu i usluge, OIB 93830388488</izvorni_sadrzaj>
    <derivirana_varijabla naziv="DomainObject.Predmet.ProtustrankaNazivFormatedOIB_1">MAROJEVIĆ d.o.o. za trgovinu i usluge, OIB 93830388488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MAROJEVIĆ d.o.o. za trgovinu i usluge</item>
    </izvorni_sadrzaj>
    <derivirana_varijabla naziv="DomainObject.Predmet.ProtuStrankaListFormated_1">
      <item>MAROJEVIĆ d.o.o. za trgovinu i usluge</item>
    </derivirana_varijabla>
  </DomainObject.Predmet.ProtuStrankaListFormated>
  <DomainObject.Predmet.ProtuStrankaListFormatedOIB>
    <izvorni_sadrzaj>
      <item>MAROJEVIĆ d.o.o. za trgovinu i usluge, OIB 93830388488</item>
    </izvorni_sadrzaj>
    <derivirana_varijabla naziv="DomainObject.Predmet.ProtuStrankaListFormatedOIB_1">
      <item>MAROJEVIĆ d.o.o. za trgovinu i usluge, OIB 93830388488</item>
    </derivirana_varijabla>
  </DomainObject.Predmet.ProtuStrankaListFormatedOIB>
  <DomainObject.Predmet.ProtuStrankaListFormatedWithAdress>
    <izvorni_sadrzaj>
      <item>MAROJEVIĆ d.o.o. za trgovinu i usluge, Vinkovačka 35, 32271 Rokovci</item>
    </izvorni_sadrzaj>
    <derivirana_varijabla naziv="DomainObject.Predmet.ProtuStrankaListFormatedWithAdress_1">
      <item>MAROJEVIĆ d.o.o. za trgovinu i usluge, Vinkovačka 35, 32271 Rokovci</item>
    </derivirana_varijabla>
  </DomainObject.Predmet.ProtuStrankaListFormatedWithAdress>
  <DomainObject.Predmet.ProtuStrankaListFormatedWithAdressOIB>
    <izvorni_sadrzaj>
      <item>MAROJEVIĆ d.o.o. za trgovinu i usluge, OIB 93830388488, Vinkovačka 35, 32271 Rokovci</item>
    </izvorni_sadrzaj>
    <derivirana_varijabla naziv="DomainObject.Predmet.ProtuStrankaListFormatedWithAdressOIB_1">
      <item>MAROJEVIĆ d.o.o. za trgovinu i usluge, OIB 93830388488, Vinkovačka 35, 32271 Rokovci</item>
    </derivirana_varijabla>
  </DomainObject.Predmet.ProtuStrankaListFormatedWithAdressOIB>
  <DomainObject.Predmet.ProtuStrankaListNazivFormated>
    <izvorni_sadrzaj>
      <item>MAROJEVIĆ d.o.o. za trgovinu i usluge</item>
    </izvorni_sadrzaj>
    <derivirana_varijabla naziv="DomainObject.Predmet.ProtuStrankaListNazivFormated_1">
      <item>MAROJEVIĆ d.o.o. za trgovinu i usluge</item>
    </derivirana_varijabla>
  </DomainObject.Predmet.ProtuStrankaListNazivFormated>
  <DomainObject.Predmet.ProtuStrankaListNazivFormatedOIB>
    <izvorni_sadrzaj>
      <item>MAROJEVIĆ d.o.o. za trgovinu i usluge, OIB 93830388488</item>
    </izvorni_sadrzaj>
    <derivirana_varijabla naziv="DomainObject.Predmet.ProtuStrankaListNazivFormatedOIB_1">
      <item>MAROJEVIĆ d.o.o. za trgovinu i usluge, OIB 93830388488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MAROJEVIĆ d.o.o. za trgovinu i usluge</izvorni_sadrzaj>
    <derivirana_varijabla naziv="DomainObject.Predmet.ProtustrankaIDrugi_1">MAROJEVIĆ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MAROJEVIĆ d.o.o. za trgovinu i usluge, OIB 93830388488, Vinkovačka 35, 32271 Rokovci</izvorni_sadrzaj>
    <derivirana_varijabla naziv="DomainObject.Predmet.ProtustrankaIDrugiAdressOIB_1">MAROJEVIĆ d.o.o. za trgovinu i usluge, OIB 93830388488, Vinkovačka 35, 32271 Rokovci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MAROJEVIĆ d.o.o. za trgovinu i usluge</item>
    </izvorni_sadrzaj>
    <derivirana_varijabla naziv="DomainObject.Predmet.SudioniciListNaziv_1">
      <item>FINA RC OSIJEK</item>
      <item>MAROJEVIĆ d.o.o. za trgovinu i usluge</item>
    </derivirana_varijabla>
  </DomainObject.Predmet.SudioniciListNaziv>
  <DomainObject.Predmet.SudioniciListAdressOIB>
    <izvorni_sadrzaj>
      <item>FINA RC OSIJEK, OIB 85821130368</item>
      <item>MAROJEVIĆ d.o.o. za trgovinu i usluge, OIB 93830388488, Vinkovačka 35,32271 Rokovci</item>
    </izvorni_sadrzaj>
    <derivirana_varijabla naziv="DomainObject.Predmet.SudioniciListAdressOIB_1">
      <item>FINA RC OSIJEK, OIB 85821130368</item>
      <item>MAROJEVIĆ d.o.o. za trgovinu i usluge, OIB 93830388488, Vinkovačka 35,32271 Rokovci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93830388488</item>
    </izvorni_sadrzaj>
    <derivirana_varijabla naziv="DomainObject.Predmet.SudioniciListNazivOIB_1">
      <item>, OIB 85821130368</item>
      <item>, OIB 93830388488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F5C5A-89AC-42CA-B87F-69D548012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2445</properties:Characters>
  <properties:Lines>88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2017-04-07T07:18:00Z</cp:lastPrinted>
  <dcterms:modified xmlns:xsi="http://www.w3.org/2001/XMLSchema-instance" xsi:type="dcterms:W3CDTF">2017-04-07T07:20:00Z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