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4722" w14:paraId="e604722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</w:t>
      </w:r>
      <w:r w:rsidR="00352D48">
        <w:rPr>
          <w:b w:val="false"/>
        </w:rPr>
        <w:t>4</w:t>
      </w:r>
      <w:r w:rsidR="00861E0F">
        <w:rPr>
          <w:b w:val="false"/>
        </w:rPr>
        <w:t>8</w:t>
      </w:r>
      <w:r w:rsidR="00482DBB">
        <w:rPr>
          <w:b w:val="false"/>
        </w:rPr>
        <w:t>2</w:t>
      </w:r>
      <w:r w:rsidR="008F480B">
        <w:rPr>
          <w:b w:val="false"/>
        </w:rPr>
        <w:t>/2018-</w:t>
      </w:r>
      <w:r w:rsidR="002F7BAC">
        <w:rPr>
          <w:b w:val="false"/>
        </w:rPr>
        <w:t>5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6673B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71DE4">
        <w:rPr>
          <w:lang w:val="hr-HR"/>
        </w:rPr>
        <w:t>dužnikom</w:t>
      </w:r>
      <w:r w:rsidR="00482DBB">
        <w:rPr>
          <w:lang w:val="hr-HR"/>
        </w:rPr>
        <w:t xml:space="preserve"> JOHN &amp; JACK j.d.o.o. za najam motornih vozila i računalne djelatnosti, OIB:</w:t>
      </w:r>
      <w:r w:rsidR="00482DBB">
        <w:t xml:space="preserve"> </w:t>
      </w:r>
      <w:r w:rsidR="00482DBB">
        <w:rPr>
          <w:lang w:val="hr-HR"/>
        </w:rPr>
        <w:t>89706528934, Split, Studinova 1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 w:rsidR="00671DE4">
        <w:rPr>
          <w:lang w:val="hr-HR"/>
        </w:rPr>
        <w:t>11</w:t>
      </w:r>
      <w:r w:rsidR="008F480B">
        <w:rPr>
          <w:lang w:val="hr-HR"/>
        </w:rPr>
        <w:t>.</w:t>
      </w:r>
      <w:r w:rsidR="002F7BAC">
        <w:rPr>
          <w:lang w:val="hr-HR"/>
        </w:rPr>
        <w:t>veljače 2019</w:t>
      </w:r>
      <w:r w:rsidR="008F480B">
        <w:rPr>
          <w:lang w:val="hr-HR"/>
        </w:rPr>
        <w:t>.</w:t>
      </w:r>
    </w:p>
    <w:p w:rsidRDefault="008F480B" w:rsidP="00E56ED8" w:rsidR="008F480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</w:t>
      </w:r>
      <w:r w:rsidR="00482DBB">
        <w:rPr>
          <w:lang w:val="hr-HR"/>
        </w:rPr>
        <w:t xml:space="preserve"> JOHN &amp; JACK j.d.o.o. za najam motornih vozila i računalne djelatnosti, OIB:</w:t>
      </w:r>
      <w:r w:rsidR="00482DBB">
        <w:t xml:space="preserve"> </w:t>
      </w:r>
      <w:r w:rsidR="00482DBB">
        <w:rPr>
          <w:lang w:val="hr-HR"/>
        </w:rPr>
        <w:t>89706528934, Split, Studinova 1</w:t>
      </w:r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71DE4">
        <w:rPr>
          <w:lang w:val="hr-HR"/>
        </w:rPr>
        <w:t xml:space="preserve">11. </w:t>
      </w:r>
      <w:r w:rsidR="002F7BAC">
        <w:rPr>
          <w:lang w:val="hr-HR"/>
        </w:rPr>
        <w:t>veljače 2019. u 1</w:t>
      </w:r>
      <w:r w:rsidR="00482DBB">
        <w:rPr>
          <w:lang w:val="hr-HR"/>
        </w:rPr>
        <w:t>3</w:t>
      </w:r>
      <w:r w:rsidR="002F7BAC">
        <w:rPr>
          <w:lang w:val="hr-HR"/>
        </w:rPr>
        <w:t>,</w:t>
      </w:r>
      <w:r w:rsidR="00482DBB">
        <w:rPr>
          <w:lang w:val="hr-HR"/>
        </w:rPr>
        <w:t>0</w:t>
      </w:r>
      <w:r w:rsidR="002F7BA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proofErr w:type="spellStart"/>
      <w:r w:rsidR="00482DBB">
        <w:t>Snježana</w:t>
      </w:r>
      <w:proofErr w:type="spellEnd"/>
      <w:r w:rsidR="00482DBB">
        <w:t xml:space="preserve"> </w:t>
      </w:r>
      <w:proofErr w:type="spellStart"/>
      <w:r w:rsidR="00482DBB">
        <w:t>Vrkljan</w:t>
      </w:r>
      <w:proofErr w:type="spellEnd"/>
      <w:r w:rsidR="00482DBB">
        <w:t xml:space="preserve">, OIB: 44740101731, </w:t>
      </w:r>
      <w:proofErr w:type="spellStart"/>
      <w:r w:rsidR="00482DBB">
        <w:t>Kralja</w:t>
      </w:r>
      <w:proofErr w:type="spellEnd"/>
      <w:r w:rsidR="00482DBB">
        <w:t xml:space="preserve"> </w:t>
      </w:r>
      <w:proofErr w:type="spellStart"/>
      <w:r w:rsidR="00482DBB">
        <w:t>Zvonimira</w:t>
      </w:r>
      <w:proofErr w:type="spellEnd"/>
      <w:r w:rsidR="00482DBB">
        <w:t xml:space="preserve"> 75., Zagreb.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482DBB">
        <w:rPr>
          <w:lang w:val="hr-HR"/>
        </w:rPr>
        <w:t>JOHN &amp; JACK j.d.o.o. za najam motornih vozila i računalne djelatnosti, OIB:</w:t>
      </w:r>
      <w:r w:rsidR="00482DBB">
        <w:t xml:space="preserve"> </w:t>
      </w:r>
      <w:r w:rsidR="00482DBB">
        <w:rPr>
          <w:lang w:val="hr-HR"/>
        </w:rPr>
        <w:t>89706528934, Split, Studinova 1.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82DBB" w:rsidR="00ED5415" w:rsidRPr="00482DBB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861E0F">
        <w:t>4.srpnja</w:t>
      </w:r>
      <w:r w:rsidR="008F480B">
        <w:t xml:space="preserve"> </w:t>
      </w:r>
      <w:r w:rsidR="00B03D81" w:rsidRPr="00810C0F">
        <w:t>2018.</w:t>
      </w:r>
      <w:r w:rsidR="00EB6FD2" w:rsidRPr="00810C0F">
        <w:t xml:space="preserve"> </w:t>
      </w:r>
      <w:proofErr w:type="spellStart"/>
      <w:proofErr w:type="gramStart"/>
      <w:r w:rsidRPr="00810C0F">
        <w:t>zahtjev</w:t>
      </w:r>
      <w:proofErr w:type="spellEnd"/>
      <w:proofErr w:type="gram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671DE4">
        <w:t xml:space="preserve"> </w:t>
      </w:r>
      <w:r w:rsidR="00861E0F">
        <w:t xml:space="preserve"> </w:t>
      </w:r>
      <w:r w:rsidR="00482DBB">
        <w:rPr>
          <w:lang w:val="hr-HR"/>
        </w:rPr>
        <w:t>JOHN &amp; JACK j.d.o.o. za najam motornih vozila i računalne djelatnosti, OIB:</w:t>
      </w:r>
      <w:r w:rsidR="00482DBB">
        <w:t xml:space="preserve"> </w:t>
      </w:r>
      <w:r w:rsidR="00482DBB">
        <w:rPr>
          <w:lang w:val="hr-HR"/>
        </w:rPr>
        <w:t>89706528934, Split, Studinova 1.</w:t>
      </w: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482DBB">
        <w:rPr>
          <w:lang w:val="hr-HR"/>
        </w:rPr>
        <w:t>4.srpnja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</w:t>
      </w:r>
      <w:r w:rsidR="00482DBB">
        <w:rPr>
          <w:lang w:val="hr-HR"/>
        </w:rPr>
        <w:t>15.370,00</w:t>
      </w:r>
      <w:r w:rsidR="00861E0F">
        <w:rPr>
          <w:lang w:val="hr-HR"/>
        </w:rPr>
        <w:t xml:space="preserve"> k</w:t>
      </w:r>
      <w:r>
        <w:rPr>
          <w:lang w:val="hr-HR"/>
        </w:rPr>
        <w:t>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861E0F" w:rsidP="007B7727" w:rsidR="00861E0F">
      <w:pPr>
        <w:ind w:firstLine="708"/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="002F7BAC" w:rsidRPr="008F480B">
        <w:rPr>
          <w:b w:val="false"/>
        </w:rPr>
        <w:t>Poslovni broj</w:t>
      </w:r>
      <w:r w:rsidR="002F7BAC">
        <w:rPr>
          <w:b w:val="false"/>
        </w:rPr>
        <w:t>:1St-</w:t>
      </w:r>
      <w:r w:rsidR="00352D48">
        <w:rPr>
          <w:b w:val="false"/>
        </w:rPr>
        <w:t>4</w:t>
      </w:r>
      <w:r w:rsidR="00861E0F">
        <w:rPr>
          <w:b w:val="false"/>
        </w:rPr>
        <w:t>8</w:t>
      </w:r>
      <w:r w:rsidR="00482DBB">
        <w:rPr>
          <w:b w:val="false"/>
        </w:rPr>
        <w:t>2</w:t>
      </w:r>
      <w:r w:rsidR="002F7BAC">
        <w:rPr>
          <w:b w:val="false"/>
        </w:rPr>
        <w:t>/2018-5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861E0F">
        <w:rPr>
          <w:lang w:val="hr-HR"/>
        </w:rPr>
        <w:t>9.srpnja</w:t>
      </w:r>
      <w:r w:rsidR="008F480B">
        <w:rPr>
          <w:lang w:val="hr-HR"/>
        </w:rPr>
        <w:t xml:space="preserve"> 2018</w:t>
      </w:r>
      <w:r w:rsidR="002F7BAC">
        <w:rPr>
          <w:lang w:val="hr-HR"/>
        </w:rPr>
        <w:t xml:space="preserve"> </w:t>
      </w:r>
      <w:r w:rsidR="008F480B">
        <w:rPr>
          <w:lang w:val="hr-HR"/>
        </w:rPr>
        <w:t>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7BAC" w:rsidP="00753E18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753E18" w:rsidR="002F7BA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F480B" w:rsidP="00753E18" w:rsidR="008F480B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671DE4">
        <w:rPr>
          <w:lang w:val="hr-HR"/>
        </w:rPr>
        <w:t>11</w:t>
      </w:r>
      <w:r w:rsidR="00FD6BF6">
        <w:rPr>
          <w:lang w:val="hr-HR"/>
        </w:rPr>
        <w:t>.veljače 2019</w:t>
      </w:r>
      <w:r w:rsidR="00482DBB">
        <w:rPr>
          <w:lang w:val="hr-HR"/>
        </w:rPr>
        <w:t>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3A7A5B" w:rsidR="00482DBB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482DBB">
        <w:rPr>
          <w:lang w:val="hr-HR"/>
        </w:rPr>
        <w:t xml:space="preserve"> </w:t>
      </w:r>
      <w:proofErr w:type="spellStart"/>
      <w:r w:rsidR="00482DBB">
        <w:t>v.r</w:t>
      </w:r>
      <w:proofErr w:type="spellEnd"/>
      <w:r w:rsidR="00482DBB">
        <w:t>.</w:t>
      </w:r>
    </w:p>
    <w:p w:rsidRDefault="00482DBB" w:rsidP="003A7A5B" w:rsidR="00482DBB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FD6BF6" w:rsidP="0085341C" w:rsidR="00FD6BF6">
      <w:pPr>
        <w:jc w:val="both"/>
        <w:rPr>
          <w:lang w:val="hr-HR"/>
        </w:rPr>
      </w:pPr>
    </w:p>
    <w:p w:rsidRDefault="00482DBB" w:rsidP="0085341C" w:rsidR="00482DB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482DBB">
        <w:rPr>
          <w:lang w:val="hr-HR"/>
        </w:rPr>
        <w:t>Marija Elez</w:t>
      </w:r>
    </w:p>
    <w:p w:rsidRDefault="00FD6BF6" w:rsidP="00753E18" w:rsidR="00FD6BF6">
      <w:pPr>
        <w:jc w:val="both"/>
        <w:rPr>
          <w:b/>
          <w:lang w:val="hr-HR"/>
        </w:rPr>
      </w:pPr>
      <w:r w:rsidRPr="00FD6BF6">
        <w:rPr>
          <w:b/>
          <w:lang w:val="hr-HR"/>
        </w:rPr>
        <w:t>P</w:t>
      </w:r>
      <w:r w:rsidR="00753E18" w:rsidRPr="00FD6BF6">
        <w:rPr>
          <w:b/>
          <w:lang w:val="hr-HR"/>
        </w:rPr>
        <w:t xml:space="preserve">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sectPr w:rsidSect="00FD6BF6" w:rsidR="003F7789">
      <w:pgSz w:h="16838" w:w="11906"/>
      <w:pgMar w:gutter="0" w:footer="708" w:header="708" w:left="1417" w:bottom="28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914B9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2F3B04"/>
    <w:rsid w:val="002F7BAC"/>
    <w:rsid w:val="00307A5F"/>
    <w:rsid w:val="00317494"/>
    <w:rsid w:val="0032192E"/>
    <w:rsid w:val="00352D48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2DBB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71DE4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5341C"/>
    <w:rsid w:val="00861E0F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65B6"/>
    <w:rsid w:val="00977268"/>
    <w:rsid w:val="009812C9"/>
    <w:rsid w:val="00993649"/>
    <w:rsid w:val="009C67D3"/>
    <w:rsid w:val="009D58F4"/>
    <w:rsid w:val="00A22B83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B7180"/>
    <w:rsid w:val="00AC09D9"/>
    <w:rsid w:val="00AC2B56"/>
    <w:rsid w:val="00AF7E80"/>
    <w:rsid w:val="00B01348"/>
    <w:rsid w:val="00B03D81"/>
    <w:rsid w:val="00B12127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D6BF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7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7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St-482/2018-5</izvorni_sadrzaj>
    <derivirana_varijabla naziv="DomainObject.Oznaka_1">St-482/2018-5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JOHN &amp; JACK j.d.o.o. za najam motornih vozila i računalne djelatnosti</izvorni_sadrzaj>
    <derivirana_varijabla naziv="DomainObject.Predmet.ProtustrankaFormated_1">  JOHN &amp; JACK j.d.o.o. za najam motornih vozila i računalne djelatnosti</derivirana_varijabla>
  </DomainObject.Predmet.ProtustrankaFormated>
  <DomainObject.Predmet.ProtustrankaFormatedOIB>
    <izvorni_sadrzaj>  JOHN &amp; JACK j.d.o.o. za najam motornih vozila i računalne djelatnosti, OIB 89706528934</izvorni_sadrzaj>
    <derivirana_varijabla naziv="DomainObject.Predmet.ProtustrankaFormatedOIB_1">  JOHN &amp; JACK j.d.o.o. za najam motornih vozila i računalne djelatnosti, OIB 89706528934</derivirana_varijabla>
  </DomainObject.Predmet.ProtustrankaFormatedOIB>
  <DomainObject.Predmet.ProtustrankaFormatedWithAdress>
    <izvorni_sadrzaj> JOHN &amp; JACK j.d.o.o. za najam motornih vozila i računalne djelatnosti, Studinova 1, 21000 Split</izvorni_sadrzaj>
    <derivirana_varijabla naziv="DomainObject.Predmet.ProtustrankaFormatedWithAdress_1"> JOHN &amp; JACK j.d.o.o. za najam motornih vozila i računalne djelatnosti, Studinova 1, 21000 Split</derivirana_varijabla>
  </DomainObject.Predmet.ProtustrankaFormatedWithAdress>
  <DomainObject.Predmet.ProtustrankaFormatedWithAdressOIB>
    <izvorni_sadrzaj> JOHN &amp; JACK j.d.o.o. za najam motornih vozila i računalne djelatnosti, OIB 89706528934, Studinova 1, 21000 Split</izvorni_sadrzaj>
    <derivirana_varijabla naziv="DomainObject.Predmet.ProtustrankaFormatedWithAdressOIB_1"> JOHN &amp; JACK j.d.o.o. za najam motornih vozila i računalne djelatnosti, OIB 89706528934, Studinova 1, 21000 Split</derivirana_varijabla>
  </DomainObject.Predmet.ProtustrankaFormatedWithAdressOIB>
  <DomainObject.Predmet.ProtustrankaWithAdress>
    <izvorni_sadrzaj>JOHN &amp; JACK j.d.o.o. za najam motornih vozila i računalne djelatnosti Studinova 1, 21000 Split</izvorni_sadrzaj>
    <derivirana_varijabla naziv="DomainObject.Predmet.ProtustrankaWithAdress_1">JOHN &amp; JACK j.d.o.o. za najam motornih vozila i računalne djelatnosti Studinova 1, 21000 Split</derivirana_varijabla>
  </DomainObject.Predmet.ProtustrankaWithAdress>
  <DomainObject.Predmet.ProtustrankaWithAdressOIB>
    <izvorni_sadrzaj>JOHN &amp; JACK j.d.o.o. za najam motornih vozila i računalne djelatnosti, OIB 89706528934, Studinova 1, 21000 Split</izvorni_sadrzaj>
    <derivirana_varijabla naziv="DomainObject.Predmet.ProtustrankaWithAdressOIB_1">JOHN &amp; JACK j.d.o.o. za najam motornih vozila i računalne djelatnosti, OIB 89706528934, Studinova 1, 21000 Split</derivirana_varijabla>
  </DomainObject.Predmet.ProtustrankaWithAdressOIB>
  <DomainObject.Predmet.ProtustrankaNazivFormated>
    <izvorni_sadrzaj>JOHN &amp; JACK j.d.o.o. za najam motornih vozila i računalne djelatnosti</izvorni_sadrzaj>
    <derivirana_varijabla naziv="DomainObject.Predmet.ProtustrankaNazivFormated_1">JOHN &amp; JACK j.d.o.o. za najam motornih vozila i računalne djelatnosti</derivirana_varijabla>
  </DomainObject.Predmet.ProtustrankaNazivFormated>
  <DomainObject.Predmet.ProtustrankaNazivFormatedOIB>
    <izvorni_sadrzaj>JOHN &amp; JACK j.d.o.o. za najam motornih vozila i računalne djelatnosti, OIB 89706528934</izvorni_sadrzaj>
    <derivirana_varijabla naziv="DomainObject.Predmet.ProtustrankaNazivFormatedOIB_1">JOHN &amp; JACK j.d.o.o. za najam motornih vozila i računalne djelatnosti, OIB 89706528934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15370.00</izvorni_sadrzaj>
    <derivirana_varijabla naziv="DomainObject.Predmet.TrenutnaVrijednost_1">15370.00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JOHN &amp; JACK j.d.o.o. za najam motornih vozila i računalne djelatnosti</item>
    </izvorni_sadrzaj>
    <derivirana_varijabla naziv="DomainObject.Predmet.ProtuStrankaListFormated_1">
      <item>JOHN &amp; JACK j.d.o.o. za najam motornih vozila i računalne djelatnosti</item>
    </derivirana_varijabla>
  </DomainObject.Predmet.ProtuStrankaListFormated>
  <DomainObject.Predmet.ProtuStrankaListFormatedOIB>
    <izvorni_sadrzaj>
      <item>JOHN &amp; JACK j.d.o.o. za najam motornih vozila i računalne djelatnosti, OIB 89706528934</item>
    </izvorni_sadrzaj>
    <derivirana_varijabla naziv="DomainObject.Predmet.ProtuStrankaListFormatedOIB_1">
      <item>JOHN &amp; JACK j.d.o.o. za najam motornih vozila i računalne djelatnosti, OIB 89706528934</item>
    </derivirana_varijabla>
  </DomainObject.Predmet.ProtuStrankaListFormatedOIB>
  <DomainObject.Predmet.ProtuStrankaListFormatedWithAdress>
    <izvorni_sadrzaj>
      <item>JOHN &amp; JACK j.d.o.o. za najam motornih vozila i računalne djelatnosti, Studinova 1, 21000 Split</item>
    </izvorni_sadrzaj>
    <derivirana_varijabla naziv="DomainObject.Predmet.ProtuStrankaListFormatedWithAdress_1">
      <item>JOHN &amp; JACK j.d.o.o. za najam motornih vozila i računalne djelatnosti, Studinova 1, 21000 Split</item>
    </derivirana_varijabla>
  </DomainObject.Predmet.ProtuStrankaListFormatedWithAdress>
  <DomainObject.Predmet.ProtuStrankaListFormatedWithAdressOIB>
    <izvorni_sadrzaj>
      <item>JOHN &amp; JACK j.d.o.o. za najam motornih vozila i računalne djelatnosti, OIB 89706528934, Studinova 1, 21000 Split</item>
    </izvorni_sadrzaj>
    <derivirana_varijabla naziv="DomainObject.Predmet.ProtuStrankaListFormatedWithAdressOIB_1">
      <item>JOHN &amp; JACK j.d.o.o. za najam motornih vozila i računalne djelatnosti, OIB 89706528934, Studinova 1, 21000 Split</item>
    </derivirana_varijabla>
  </DomainObject.Predmet.ProtuStrankaListFormatedWithAdressOIB>
  <DomainObject.Predmet.ProtuStrankaListNazivFormated>
    <izvorni_sadrzaj>
      <item>JOHN &amp; JACK j.d.o.o. za najam motornih vozila i računalne djelatnosti</item>
    </izvorni_sadrzaj>
    <derivirana_varijabla naziv="DomainObject.Predmet.ProtuStrankaListNazivFormated_1">
      <item>JOHN &amp; JACK j.d.o.o. za najam motornih vozila i računalne djelatnosti</item>
    </derivirana_varijabla>
  </DomainObject.Predmet.ProtuStrankaListNazivFormated>
  <DomainObject.Predmet.ProtuStrankaListNazivFormatedOIB>
    <izvorni_sadrzaj>
      <item>JOHN &amp; JACK j.d.o.o. za najam motornih vozila i računalne djelatnosti, OIB 89706528934</item>
    </izvorni_sadrzaj>
    <derivirana_varijabla naziv="DomainObject.Predmet.ProtuStrankaListNazivFormatedOIB_1">
      <item>JOHN &amp; JACK j.d.o.o. za najam motornih vozila i računalne djelatnosti, OIB 89706528934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St-482/2018-5</izvorni_sadrzaj>
    <derivirana_varijabla naziv="DomainObject.PoslovniBrojDokumenta_1">St-482/2018-5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JOHN &amp; JACK j.d.o.o. za najam motornih vozila i računalne djelatnosti</izvorni_sadrzaj>
    <derivirana_varijabla naziv="DomainObject.Predmet.ProtustrankaIDrugi_1">JOHN &amp; JACK j.d.o.o. za najam motornih vozila i računalne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JOHN &amp; JACK j.d.o.o. za najam motornih vozila i računalne djelatnosti, OIB 89706528934, Studinova 1, 21000 Split</izvorni_sadrzaj>
    <derivirana_varijabla naziv="DomainObject.Predmet.ProtustrankaIDrugiAdressOIB_1">JOHN &amp; JACK j.d.o.o. za najam motornih vozila i računalne djelatnosti, OIB 89706528934, Studinova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 &amp; JACK j.d.o.o. za najam motornih vozila i računalne djelatnosti</item>
      <item>FINANCIJSKA AGENCIJA, RC SPLIT</item>
    </izvorni_sadrzaj>
    <derivirana_varijabla naziv="DomainObject.Predmet.SudioniciListNaziv_1">
      <item>JOHN &amp; JACK j.d.o.o. za najam motornih vozila i računalne djelatnosti</item>
      <item>FINANCIJSKA AGENCIJA, RC SPLIT</item>
    </derivirana_varijabla>
  </DomainObject.Predmet.SudioniciListNaziv>
  <DomainObject.Predmet.SudioniciListAdressOIB>
    <izvorni_sadrzaj>
      <item>JOHN &amp; JACK j.d.o.o. za najam motornih vozila i računalne djelatnosti, OIB 89706528934, Studinova 1,21000 Split</item>
      <item>FINANCIJSKA AGENCIJA, RC SPLIT, OIB 85821130368, Mažuranićevo šetalište 24 b,21000 Split</item>
    </izvorni_sadrzaj>
    <derivirana_varijabla naziv="DomainObject.Predmet.SudioniciListAdressOIB_1">
      <item>JOHN &amp; JACK j.d.o.o. za najam motornih vozila i računalne djelatnosti, OIB 89706528934, Studinova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89706528934</item>
      <item>, OIB 85821130368</item>
    </izvorni_sadrzaj>
    <derivirana_varijabla naziv="DomainObject.Predmet.SudioniciListNazivOIB_1">
      <item>, OIB 89706528934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St-482/2018-3</izvorni_sadrzaj>
    <derivirana_varijabla naziv="DomainObject.PredzadnjaOdlukaIzPredmeta.Oznaka_1">St-482/2018-3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35230-BF6A-483B-B34B-C6A70E3F4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4133</properties:Characters>
  <properties:Lines>101</properties:Lines>
  <properties:Paragraphs>32</properties:Paragraphs>
  <properties:TotalTime>1065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broj:1St-482/2018-5</vt:lpstr>
      <vt:lpstr>/</vt:lpstr>
      <vt:lpstr/>
      <vt:lpstr>REPUBLIKA HRVATSKA</vt:lpstr>
      <vt:lpstr>U   I M E   R E P U B L I K E   H R V A T S K E</vt:lpstr>
      <vt:lpstr>    R J E Š E NJ E</vt:lpstr>
      <vt:lpstr>2		         Poslovni broj:1St-482/2018-5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2019-02-11T11:29:00Z</cp:lastPrinted>
  <dcterms:modified xmlns:xsi="http://www.w3.org/2001/XMLSchema-instance" xsi:type="dcterms:W3CDTF">2019-02-11T11:30:00Z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St-482/2018-5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