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5d7a" w14:paraId="fb05d7a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2120AC" w:rsidRPr="002120AC">
        <w:rPr>
          <w:lang w:val="hr-HR"/>
        </w:rPr>
        <w:t>POLIKLINIKA POPULI – ustanova za specijalističko-konzilijavnu zdravstvenu zaštitu, dijagnostiku i rehabilitaciju osim bolničkog liječenja, OIB: 28372501704</w:t>
      </w:r>
      <w:r w:rsidR="002120AC">
        <w:rPr>
          <w:lang w:val="hr-HR"/>
        </w:rPr>
        <w:t>,</w:t>
      </w:r>
      <w:r w:rsidR="002120AC">
        <w:rPr>
          <w:szCs w:val="24"/>
          <w:lang w:val="hr-HR"/>
        </w:rPr>
        <w:t xml:space="preserve"> </w:t>
      </w:r>
      <w:r w:rsidR="002120AC" w:rsidRPr="002120AC">
        <w:rPr>
          <w:lang w:val="hr-HR"/>
        </w:rPr>
        <w:t xml:space="preserve">Omiš, Put Mostine 3, </w:t>
      </w:r>
      <w:r w:rsidR="00564E07">
        <w:rPr>
          <w:szCs w:val="24"/>
          <w:lang w:val="hr-HR"/>
        </w:rPr>
        <w:t xml:space="preserve">dana </w:t>
      </w:r>
      <w:r w:rsidR="00081571">
        <w:rPr>
          <w:szCs w:val="24"/>
          <w:lang w:val="hr-HR"/>
        </w:rPr>
        <w:t>7.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2120AC" w:rsidRPr="002120AC">
        <w:rPr>
          <w:szCs w:val="24"/>
        </w:rPr>
        <w:t>POLIKLINIKA POPULI – ustanova za specijalističko-konzilijavnu zdravstvenu zaštitu, dijagnostiku i rehabilitaciju osim bolničkog liječenja, OIB: 28372501704, Omiš, Put Mostine 3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2120AC" w:rsidRPr="002120AC">
        <w:rPr>
          <w:szCs w:val="24"/>
        </w:rPr>
        <w:t>POLIKLINIKA POPULI – ustanova za specijalističko-konzilijavnu zdravstvenu zaštitu, dijagnostiku i rehabilitaciju osim bolničkog liječenja, OIB: 28372501704, Omiš, Put Mostine 3</w:t>
      </w:r>
      <w:r w:rsidR="00682C50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2120AC">
        <w:rPr>
          <w:rFonts w:cs="Times New Roman" w:eastAsia="Times New Roman"/>
          <w:szCs w:val="24"/>
          <w:lang w:eastAsia="hr-HR"/>
        </w:rPr>
        <w:t xml:space="preserve">Vlaho Monković iz Cavtata, Ul. Vlaha Paljetka 12, OIB: 72627093549,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1A3412">
        <w:rPr>
          <w:rFonts w:cs="Times New Roman" w:eastAsia="Times New Roman"/>
          <w:szCs w:val="24"/>
          <w:lang w:eastAsia="hr-HR"/>
        </w:rPr>
        <w:t>eg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se na odgovarajući način primjenjuju odredbe Stečajnog zakona o stečajnom upravitelju. </w:t>
      </w:r>
    </w:p>
    <w:p w:rsidRDefault="00682C50" w:rsidP="00682C50" w:rsidR="00682C50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682C50" w:rsidR="00682C50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682C50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081571">
        <w:t>9. lipnja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081571">
        <w:t>12</w:t>
      </w:r>
      <w:r w:rsidR="00595F34">
        <w:t>:</w:t>
      </w:r>
      <w:r w:rsidR="002120AC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081571" w:rsidR="00EB507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zakonski zastupni</w:t>
      </w:r>
      <w:r w:rsidR="00081571">
        <w:rPr>
          <w:rFonts w:cs="Times New Roman" w:eastAsia="Times New Roman"/>
          <w:szCs w:val="24"/>
          <w:lang w:eastAsia="hr-HR"/>
        </w:rPr>
        <w:t>k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  <w:r w:rsidR="002120AC" w:rsidRPr="002120AC">
        <w:rPr>
          <w:rFonts w:cs="Times New Roman" w:eastAsia="Times New Roman"/>
          <w:szCs w:val="24"/>
          <w:lang w:eastAsia="hr-HR"/>
        </w:rPr>
        <w:t>Sami Stamenov</w:t>
      </w:r>
      <w:r w:rsidR="002120AC">
        <w:rPr>
          <w:rFonts w:cs="Times New Roman" w:eastAsia="Times New Roman"/>
          <w:szCs w:val="24"/>
          <w:lang w:eastAsia="hr-HR"/>
        </w:rPr>
        <w:t xml:space="preserve"> iz </w:t>
      </w:r>
      <w:r w:rsidR="002120AC" w:rsidRPr="002120AC">
        <w:rPr>
          <w:rFonts w:cs="Times New Roman" w:eastAsia="Times New Roman"/>
          <w:szCs w:val="24"/>
          <w:lang w:eastAsia="hr-HR"/>
        </w:rPr>
        <w:t>Omiš</w:t>
      </w:r>
      <w:r w:rsidR="002120AC">
        <w:rPr>
          <w:rFonts w:cs="Times New Roman" w:eastAsia="Times New Roman"/>
          <w:szCs w:val="24"/>
          <w:lang w:eastAsia="hr-HR"/>
        </w:rPr>
        <w:t>a</w:t>
      </w:r>
      <w:r w:rsidR="002120AC" w:rsidRPr="002120AC">
        <w:rPr>
          <w:rFonts w:cs="Times New Roman" w:eastAsia="Times New Roman"/>
          <w:szCs w:val="24"/>
          <w:lang w:eastAsia="hr-HR"/>
        </w:rPr>
        <w:t>, Trg Ivana Raosa 3</w:t>
      </w:r>
    </w:p>
    <w:p w:rsidRDefault="00682C50" w:rsidP="00EB507F" w:rsidR="00682C50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2120AC">
        <w:rPr>
          <w:rFonts w:cs="Times New Roman" w:eastAsia="Times New Roman"/>
          <w:szCs w:val="24"/>
          <w:lang w:eastAsia="hr-HR"/>
        </w:rPr>
        <w:t>Vlaho Monković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5A35A0" w:rsidR="005A35A0" w:rsidRPr="00564E07">
      <w:pPr>
        <w:spacing w:before="200"/>
        <w:ind w:firstLine="703"/>
        <w:jc w:val="both"/>
      </w:pPr>
      <w:r>
        <w:t>V</w:t>
      </w:r>
      <w:r w:rsidR="005A35A0">
        <w:t>I</w:t>
      </w:r>
      <w:r w:rsidR="00081571">
        <w:t xml:space="preserve">. Nalaže se zastupniku </w:t>
      </w:r>
      <w:r w:rsidR="005A35A0" w:rsidRPr="00564E07">
        <w:t xml:space="preserve">po zakonu dužnika </w:t>
      </w:r>
      <w:r w:rsidR="00081571">
        <w:t>Srđanu Kolundžiću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82C50" w:rsidR="00381069" w:rsidRPr="00564E07">
      <w:pPr>
        <w:spacing w:after="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F6781" w:rsidP="00CF6781" w:rsidR="00CF678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2120AC">
        <w:rPr>
          <w:szCs w:val="24"/>
        </w:rPr>
        <w:t>10</w:t>
      </w:r>
      <w:r w:rsidR="00081571">
        <w:rPr>
          <w:szCs w:val="24"/>
        </w:rPr>
        <w:t>. svibnja 2016.</w:t>
      </w:r>
      <w:r w:rsidRPr="0060586F">
        <w:rPr>
          <w:szCs w:val="24"/>
        </w:rPr>
        <w:t xml:space="preserve"> godine</w:t>
      </w:r>
      <w:r>
        <w:rPr>
          <w:szCs w:val="24"/>
        </w:rPr>
        <w:t>, na temelju odredbe čl. 444.  st. 1. SZ-a, zahtjev za provedbu skraćenog stečajnog postupka nad dužnikom</w:t>
      </w:r>
      <w:r w:rsidR="002120AC" w:rsidRPr="002120AC">
        <w:t xml:space="preserve"> </w:t>
      </w:r>
      <w:r w:rsidR="002120AC" w:rsidRPr="002120AC">
        <w:rPr>
          <w:szCs w:val="24"/>
        </w:rPr>
        <w:t>POLIKLINIKA POPULI – ustanova za specijalističko-konzilijavnu zdravstvenu zaštitu, dijagnostiku i rehabilitaciju osim bolničkog liječenja, OIB: 28372501704, Omiš, Put Mostine 3</w:t>
      </w:r>
      <w:r w:rsidR="00081571">
        <w:rPr>
          <w:szCs w:val="24"/>
        </w:rPr>
        <w:t>.</w:t>
      </w:r>
    </w:p>
    <w:p w:rsidRDefault="00CF6781" w:rsidP="00081571" w:rsidR="00081571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</w:t>
      </w:r>
      <w:r w:rsidR="00081571">
        <w:rPr>
          <w:szCs w:val="24"/>
        </w:rPr>
        <w:t>a</w:t>
      </w:r>
      <w:r w:rsidR="002120AC">
        <w:rPr>
          <w:szCs w:val="24"/>
        </w:rPr>
        <w:t xml:space="preserve"> u neprekinutom razdoblju od 2701</w:t>
      </w:r>
      <w:r>
        <w:rPr>
          <w:szCs w:val="24"/>
        </w:rPr>
        <w:t xml:space="preserve"> dana, u ukupnom iznosu od </w:t>
      </w:r>
      <w:r w:rsidR="002120AC">
        <w:rPr>
          <w:szCs w:val="24"/>
        </w:rPr>
        <w:t>4.937.148,90</w:t>
      </w:r>
      <w:r>
        <w:rPr>
          <w:szCs w:val="24"/>
        </w:rPr>
        <w:t xml:space="preserve"> kn, kao i da prema podacima koji su dostavljeni </w:t>
      </w:r>
      <w:r w:rsidR="00081571">
        <w:rPr>
          <w:szCs w:val="24"/>
        </w:rPr>
        <w:t xml:space="preserve">od Hrvatskog zavoda za mirovinsko osiguranje dužnik ima 2 zaposlenih. </w:t>
      </w:r>
      <w:r w:rsidR="00081571">
        <w:t>Predlag</w:t>
      </w:r>
      <w:r w:rsidR="00081571" w:rsidRPr="00564E07">
        <w:t xml:space="preserve">atelj </w:t>
      </w:r>
      <w:r w:rsidR="00081571">
        <w:t xml:space="preserve">ističe da </w:t>
      </w:r>
      <w:r w:rsidR="00081571" w:rsidRPr="00564E07">
        <w:t>ne raspolaže s</w:t>
      </w:r>
      <w:r w:rsidR="00081571">
        <w:t>a</w:t>
      </w:r>
      <w:r w:rsidR="00081571" w:rsidRPr="00564E07">
        <w:t xml:space="preserve"> drugim podacima o imovini dužnika. </w:t>
      </w:r>
    </w:p>
    <w:p w:rsidRDefault="00081571" w:rsidP="00081571" w:rsidR="00081571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081571" w:rsidP="00081571" w:rsidR="00081571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081571" w:rsidP="00081571" w:rsidR="00081571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081571" w:rsidP="00081571" w:rsidR="00081571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2120AC">
        <w:rPr>
          <w:szCs w:val="24"/>
        </w:rPr>
        <w:t xml:space="preserve"> u neprekinutom razdoblju od 2701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081571" w:rsidP="00081571" w:rsidR="00081571">
      <w:pPr>
        <w:spacing w:before="140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081571" w:rsidP="00081571" w:rsidR="00081571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117., 118., 119. i 123. SZ-a, odlučeno je kao u izreci ovog rješenja.</w:t>
      </w:r>
    </w:p>
    <w:p w:rsidRDefault="00081571" w:rsidP="00081571" w:rsidR="00081571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7. travnja 2017</w:t>
      </w:r>
      <w:r w:rsidRPr="00564E07">
        <w:rPr>
          <w:szCs w:val="24"/>
        </w:rPr>
        <w:t xml:space="preserve">. godine </w:t>
      </w:r>
    </w:p>
    <w:p w:rsidRDefault="00081571" w:rsidP="00081571" w:rsidR="00081571" w:rsidRPr="00564E07">
      <w:pPr>
        <w:spacing w:before="100"/>
        <w:ind w:left="6373"/>
        <w:jc w:val="center"/>
      </w:pPr>
      <w:r w:rsidRPr="00564E07">
        <w:t>SUTKINJA</w:t>
      </w:r>
    </w:p>
    <w:p w:rsidRDefault="00081571" w:rsidP="00081571" w:rsidR="00081571" w:rsidRPr="00564E07">
      <w:pPr>
        <w:ind w:left="6372"/>
        <w:jc w:val="center"/>
      </w:pPr>
      <w:r w:rsidRPr="00564E07">
        <w:t>ANA GOLUB GRUIĆ</w:t>
      </w:r>
    </w:p>
    <w:p w:rsidRDefault="00081571" w:rsidP="00081571" w:rsidR="00081571" w:rsidRPr="00564E07"/>
    <w:p w:rsidRDefault="00081571" w:rsidP="00081571" w:rsidR="00081571" w:rsidRPr="00564E07">
      <w:pPr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>
        <w:t xml:space="preserve"> točaka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081571" w:rsidP="00081571" w:rsidR="00081571" w:rsidRPr="00564E07">
      <w:pPr>
        <w:jc w:val="both"/>
      </w:pPr>
      <w:r w:rsidRPr="00564E07">
        <w:t xml:space="preserve">Protiv </w:t>
      </w:r>
      <w:r>
        <w:t xml:space="preserve">točaka I., IV., V., VI. i VII. izreke </w:t>
      </w:r>
      <w:r w:rsidRPr="00564E07">
        <w:t>ovog rješenja nije dopuštena posebna žalba (čl. 115. st. 1. SZ-a)</w:t>
      </w:r>
      <w:r>
        <w:t>.</w:t>
      </w:r>
    </w:p>
    <w:p w:rsidRDefault="00081571" w:rsidP="00081571" w:rsidR="00081571" w:rsidRPr="00564E07">
      <w:pPr>
        <w:spacing w:before="200"/>
      </w:pPr>
      <w:r w:rsidRPr="00564E07">
        <w:t>DNA:</w:t>
      </w:r>
    </w:p>
    <w:p w:rsidRDefault="00081571" w:rsidP="00081571" w:rsidR="0008157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081571" w:rsidP="00081571" w:rsidR="0008157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081571" w:rsidP="00081571" w:rsidR="0008157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081571" w:rsidP="00081571" w:rsidR="00081571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081571" w:rsidP="00081571" w:rsidR="0008157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081571" w:rsidP="00081571" w:rsidR="0008157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081571" w:rsidR="00853B3E" w:rsidRPr="00564E07">
      <w:pPr>
        <w:spacing w:before="160"/>
        <w:ind w:firstLine="708"/>
        <w:jc w:val="both"/>
      </w:pP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7DF">
          <w:rPr>
            <w:noProof/>
          </w:rPr>
          <w:t>4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CF6781">
      <w:t>1</w:t>
    </w:r>
    <w:r w:rsidR="002120AC">
      <w:t>230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CF6781">
      <w:t>1</w:t>
    </w:r>
    <w:r w:rsidR="002120AC">
      <w:t>230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571"/>
    <w:rsid w:val="00081C61"/>
    <w:rsid w:val="00085E7C"/>
    <w:rsid w:val="000A516A"/>
    <w:rsid w:val="000B4D96"/>
    <w:rsid w:val="000D5CA4"/>
    <w:rsid w:val="00116FE0"/>
    <w:rsid w:val="001A3412"/>
    <w:rsid w:val="001B565E"/>
    <w:rsid w:val="001E507C"/>
    <w:rsid w:val="002120A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70E9A"/>
    <w:rsid w:val="00981D37"/>
    <w:rsid w:val="00A03EE4"/>
    <w:rsid w:val="00A337DF"/>
    <w:rsid w:val="00A36685"/>
    <w:rsid w:val="00A51DE9"/>
    <w:rsid w:val="00B7506F"/>
    <w:rsid w:val="00B81387"/>
    <w:rsid w:val="00BA0EB6"/>
    <w:rsid w:val="00C87988"/>
    <w:rsid w:val="00CD66ED"/>
    <w:rsid w:val="00CD7749"/>
    <w:rsid w:val="00CF6781"/>
    <w:rsid w:val="00DD0D50"/>
    <w:rsid w:val="00DE5984"/>
    <w:rsid w:val="00E23630"/>
    <w:rsid w:val="00E26289"/>
    <w:rsid w:val="00E34EC7"/>
    <w:rsid w:val="00EB507F"/>
    <w:rsid w:val="00EB6A52"/>
    <w:rsid w:val="00ED6271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1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St-1230/2016</izvorni_sadrzaj>
    <derivirana_varijabla naziv="DomainObject.Predmet.OznakaBroj_1">St-1230/2016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POPULI - ustanova za specijalističko-konzilijavnu zdravstvenu zaštitu, dijagnostiku i rehabilitaciju osim bolničk</izvorni_sadrzaj>
    <derivirana_varijabla naziv="DomainObject.Predmet.ProtustrankaFormated_1">  POLIKLINIKA POPULI - ustanova za specijalističko-konzilijavnu zdravstvenu zaštitu, dijagnostiku i rehabilitaciju osim bolničk</derivirana_varijabla>
  </DomainObject.Predmet.ProtustrankaFormated>
  <DomainObject.Predmet.ProtustrankaFormatedOIB>
    <izvorni_sadrzaj>  POLIKLINIKA POPULI - ustanova za specijalističko-konzilijavnu zdravstvenu zaštitu, dijagnostiku i rehabilitaciju osim bolničk, OIB 28372501704</izvorni_sadrzaj>
    <derivirana_varijabla naziv="DomainObject.Predmet.ProtustrankaFormatedOIB_1">  POLIKLINIKA POPULI - ustanova za specijalističko-konzilijavnu zdravstvenu zaštitu, dijagnostiku i rehabilitaciju osim bolničk, OIB 28372501704</derivirana_varijabla>
  </DomainObject.Predmet.ProtustrankaFormatedOIB>
  <DomainObject.Predmet.ProtustrankaFormatedWithAdress>
    <izvorni_sadrzaj> POLIKLINIKA POPULI - ustanova za specijalističko-konzilijavnu zdravstvenu zaštitu, dijagnostiku i rehabilitaciju osim bolničk, Put Mostine 3, 21310 Omiš</izvorni_sadrzaj>
    <derivirana_varijabla naziv="DomainObject.Predmet.ProtustrankaFormatedWithAdress_1"> POLIKLINIKA POPULI - ustanova za specijalističko-konzilijavnu zdravstvenu zaštitu, dijagnostiku i rehabilitaciju osim bolničk, Put Mostine 3, 21310 Omiš</derivirana_varijabla>
  </DomainObject.Predmet.ProtustrankaFormatedWithAdress>
  <DomainObject.Predmet.ProtustrankaFormatedWithAdressOIB>
    <izvorni_sadrzaj> POLIKLINIKA POPULI - ustanova za specijalističko-konzilijavnu zdravstvenu zaštitu, dijagnostiku i rehabilitaciju osim bolničk, OIB 28372501704, Put Mostine 3, 21310 Omiš</izvorni_sadrzaj>
    <derivirana_varijabla naziv="DomainObject.Predmet.ProtustrankaFormatedWithAdressOIB_1"> POLIKLINIKA POPULI - ustanova za specijalističko-konzilijavnu zdravstvenu zaštitu, dijagnostiku i rehabilitaciju osim bolničk, OIB 28372501704, Put Mostine 3, 21310 Omiš</derivirana_varijabla>
  </DomainObject.Predmet.ProtustrankaFormatedWithAdressOIB>
  <DomainObject.Predmet.ProtustrankaWithAdress>
    <izvorni_sadrzaj>POLIKLINIKA POPULI - ustanova za specijalističko-konzilijavnu zdravstvenu zaštitu, dijagnostiku i rehabilitaciju osim bolničk Put Mostine 3, 21310 Omiš</izvorni_sadrzaj>
    <derivirana_varijabla naziv="DomainObject.Predmet.ProtustrankaWithAdress_1">POLIKLINIKA POPULI - ustanova za specijalističko-konzilijavnu zdravstvenu zaštitu, dijagnostiku i rehabilitaciju osim bolničk Put Mostine 3, 21310 Omiš</derivirana_varijabla>
  </DomainObject.Predmet.ProtustrankaWithAdress>
  <DomainObject.Predmet.ProtustrankaWith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WithAdressOIB_1">POLIKLINIKA POPULI - ustanova za specijalističko-konzilijavnu zdravstvenu zaštitu, dijagnostiku i rehabilitaciju osim bolničk, OIB 28372501704, Put Mostine 3, 21310 Omiš</derivirana_varijabla>
  </DomainObject.Predmet.ProtustrankaWithAdressOIB>
  <DomainObject.Predmet.ProtustrankaNazivFormated>
    <izvorni_sadrzaj>POLIKLINIKA POPULI - ustanova za specijalističko-konzilijavnu zdravstvenu zaštitu, dijagnostiku i rehabilitaciju osim bolničk</izvorni_sadrzaj>
    <derivirana_varijabla naziv="DomainObject.Predmet.ProtustrankaNazivFormated_1">POLIKLINIKA POPULI - ustanova za specijalističko-konzilijavnu zdravstvenu zaštitu, dijagnostiku i rehabilitaciju osim bolničk</derivirana_varijabla>
  </DomainObject.Predmet.ProtustrankaNazivFormated>
  <DomainObject.Predmet.ProtustrankaNazivFormatedOIB>
    <izvorni_sadrzaj>POLIKLINIKA POPULI - ustanova za specijalističko-konzilijavnu zdravstvenu zaštitu, dijagnostiku i rehabilitaciju osim bolničk, OIB 28372501704</izvorni_sadrzaj>
    <derivirana_varijabla naziv="DomainObject.Predmet.ProtustrankaNazivFormatedOIB_1">POLIKLINIKA POPULI - ustanova za specijalističko-konzilijavnu zdravstvenu zaštitu, dijagnostiku i rehabilitaciju osim bolničk, OIB 28372501704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4937148.90</izvorni_sadrzaj>
    <derivirana_varijabla naziv="DomainObject.Predmet.TrenutnaVrijednost_1">4937148.90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POPULI - ustanova za specijalističko-konzilijavnu zdravstvenu zaštitu, dijagnostiku i rehabilitaciju osim bolničk</item>
    </izvorni_sadrzaj>
    <derivirana_varijabla naziv="DomainObject.Predmet.ProtuStrankaListFormated_1">
      <item>POLIKLINIKA POPULI - ustanova za specijalističko-konzilijavnu zdravstvenu zaštitu, dijagnostiku i rehabilitaciju osim bolničk</item>
    </derivirana_varijabla>
  </DomainObject.Predmet.ProtuStrankaListFormated>
  <DomainObject.Predmet.ProtuStrankaList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FormatedOIB_1">
      <item>POLIKLINIKA POPULI - ustanova za specijalističko-konzilijavnu zdravstvenu zaštitu, dijagnostiku i rehabilitaciju osim bolničk, OIB 28372501704</item>
    </derivirana_varijabla>
  </DomainObject.Predmet.ProtuStrankaListFormatedOIB>
  <DomainObject.Predmet.ProtuStrankaListFormatedWithAdress>
    <izvorni_sadrzaj>
      <item>POLIKLINIKA POPULI - ustanova za specijalističko-konzilijavnu zdravstvenu zaštitu, dijagnostiku i rehabilitaciju osim bolničk, Put Mostine 3, 21310 Omiš</item>
    </izvorni_sadrzaj>
    <derivirana_varijabla naziv="DomainObject.Predmet.ProtuStrankaListFormatedWithAdress_1">
      <item>POLIKLINIKA POPULI - ustanova za specijalističko-konzilijavnu zdravstvenu zaštitu, dijagnostiku i rehabilitaciju osim bolničk, Put Mostine 3, 21310 Omiš</item>
    </derivirana_varijabla>
  </DomainObject.Predmet.ProtuStrankaListFormatedWithAdress>
  <DomainObject.Predmet.ProtuStrankaListFormatedWithAdressOIB>
    <izvorni_sadrzaj>
      <item>POLIKLINIKA POPULI - ustanova za specijalističko-konzilijavnu zdravstvenu zaštitu, dijagnostiku i rehabilitaciju osim bolničk, OIB 28372501704, Put Mostine 3, 21310 Omiš</item>
    </izvorni_sadrzaj>
    <derivirana_varijabla naziv="DomainObject.Predmet.ProtuStrankaListFormatedWithAdressOIB_1">
      <item>POLIKLINIKA POPULI - ustanova za specijalističko-konzilijavnu zdravstvenu zaštitu, dijagnostiku i rehabilitaciju osim bolničk, OIB 28372501704, Put Mostine 3, 21310 Omiš</item>
    </derivirana_varijabla>
  </DomainObject.Predmet.ProtuStrankaListFormatedWithAdressOIB>
  <DomainObject.Predmet.ProtuStrankaListNazivFormated>
    <izvorni_sadrzaj>
      <item>POLIKLINIKA POPULI - ustanova za specijalističko-konzilijavnu zdravstvenu zaštitu, dijagnostiku i rehabilitaciju osim bolničk</item>
    </izvorni_sadrzaj>
    <derivirana_varijabla naziv="DomainObject.Predmet.ProtuStrankaListNazivFormated_1">
      <item>POLIKLINIKA POPULI - ustanova za specijalističko-konzilijavnu zdravstvenu zaštitu, dijagnostiku i rehabilitaciju osim bolničk</item>
    </derivirana_varijabla>
  </DomainObject.Predmet.ProtuStrankaListNazivFormated>
  <DomainObject.Predmet.ProtuStrankaListNaziv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NazivFormatedOIB_1">
      <item>POLIKLINIKA POPULI - ustanova za specijalističko-konzilijavnu zdravstvenu zaštitu, dijagnostiku i rehabilitaciju osim bolničk, OIB 28372501704</item>
    </derivirana_varijabla>
  </DomainObject.Predmet.ProtuStrankaListNazivFormatedOIB>
  <DomainObject.Predmet.OstaliListFormated>
    <izvorni_sadrzaj>
      <item>Sami Stamenov</item>
    </izvorni_sadrzaj>
    <derivirana_varijabla naziv="DomainObject.Predmet.OstaliListFormated_1">
      <item>Sami Stamenov</item>
    </derivirana_varijabla>
  </DomainObject.Predmet.OstaliListFormated>
  <DomainObject.Predmet.OstaliListFormatedOIB>
    <izvorni_sadrzaj>
      <item>Sami Stamenov, OIB 87925492014</item>
    </izvorni_sadrzaj>
    <derivirana_varijabla naziv="DomainObject.Predmet.OstaliListFormatedOIB_1">
      <item>Sami Stamenov, OIB 87925492014</item>
    </derivirana_varijabla>
  </DomainObject.Predmet.OstaliListFormatedOIB>
  <DomainObject.Predmet.OstaliListFormatedWithAdress>
    <izvorni_sadrzaj>
      <item>Sami Stamenov, Trg Ivana Raosa 3, 21310 Omiš</item>
    </izvorni_sadrzaj>
    <derivirana_varijabla naziv="DomainObject.Predmet.OstaliListFormatedWithAdress_1">
      <item>Sami Stamenov, Trg Ivana Raosa 3, 21310 Omiš</item>
    </derivirana_varijabla>
  </DomainObject.Predmet.OstaliListFormatedWithAdress>
  <DomainObject.Predmet.OstaliListFormatedWithAdressOIB>
    <izvorni_sadrzaj>
      <item>Sami Stamenov, OIB 87925492014, Trg Ivana Raosa 3, 21310 Omiš</item>
    </izvorni_sadrzaj>
    <derivirana_varijabla naziv="DomainObject.Predmet.OstaliListFormatedWithAdressOIB_1">
      <item>Sami Stamenov, OIB 87925492014, Trg Ivana Raosa 3, 21310 Omiš</item>
    </derivirana_varijabla>
  </DomainObject.Predmet.OstaliListFormatedWithAdressOIB>
  <DomainObject.Predmet.OstaliListNazivFormated>
    <izvorni_sadrzaj>
      <item>Sami Stamenov</item>
    </izvorni_sadrzaj>
    <derivirana_varijabla naziv="DomainObject.Predmet.OstaliListNazivFormated_1">
      <item>Sami Stamenov</item>
    </derivirana_varijabla>
  </DomainObject.Predmet.OstaliListNazivFormated>
  <DomainObject.Predmet.OstaliListNazivFormatedOIB>
    <izvorni_sadrzaj>
      <item>Sami Stamenov, OIB 87925492014</item>
    </izvorni_sadrzaj>
    <derivirana_varijabla naziv="DomainObject.Predmet.OstaliListNazivFormatedOIB_1">
      <item>Sami Stamenov, OIB 87925492014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POPULI - ustanova za specijalističko-konzilijavnu zdravstvenu zaštitu, dijagnostiku i rehabilitaciju osim bolničk</izvorni_sadrzaj>
    <derivirana_varijabla naziv="DomainObject.Predmet.ProtustrankaIDrugi_1">POLIKLINIKA POPULI - ustanova za specijalističko-konzilijavnu zdravstvenu zaštitu, dijagnostiku i rehabilitaciju osim bolničk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IDrugiAdressOIB_1">POLIKLINIKA POPULI - ustanova za specijalističko-konzilijavnu zdravstvenu zaštitu, dijagnostiku i rehabilitaciju osim bolničk, OIB 28372501704, Put Mostine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POPULI - ustanova za specijalističko-konzilijavnu zdravstvenu zaštitu, dijagnostiku i rehabilitaciju osim bolničk</item>
      <item>FINANCIJSKA AGENCIJA, RC SPLIT</item>
      <item>Sami Stamenov</item>
    </izvorni_sadrzaj>
    <derivirana_varijabla naziv="DomainObject.Predmet.SudioniciListNaziv_1">
      <item>POLIKLINIKA POPULI - ustanova za specijalističko-konzilijavnu zdravstvenu zaštitu, dijagnostiku i rehabilitaciju osim bolničk</item>
      <item>FINANCIJSKA AGENCIJA, RC SPLIT</item>
      <item>Sami Stamenov</item>
    </derivirana_varijabla>
  </DomainObject.Predmet.SudioniciListNaziv>
  <DomainObject.Predmet.SudioniciListAdressOIB>
    <izvorni_sadrzaj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izvorni_sadrzaj>
    <derivirana_varijabla naziv="DomainObject.Predmet.SudioniciListAdressOIB_1"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28372501704</item>
      <item>, OIB 85821130368</item>
      <item>, OIB 87925492014</item>
    </izvorni_sadrzaj>
    <derivirana_varijabla naziv="DomainObject.Predmet.SudioniciListNazivOIB_1">
      <item>, OIB 28372501704</item>
      <item>, OIB 85821130368</item>
      <item>, OIB 87925492014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1393</properties:Words>
  <properties:Characters>7709</properties:Characters>
  <properties:Lines>139</properties:Lines>
  <properties:Paragraphs>61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2017-04-06T12:05:00Z</cp:lastPrinted>
  <dcterms:modified xmlns:xsi="http://www.w3.org/2001/XMLSchema-instance" xsi:type="dcterms:W3CDTF">2017-04-07T09:42:00Z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