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6a33" w14:paraId="eb56a33" w:rsidRDefault="008C16F7" w:rsidP="008C16F7" w:rsidR="008C16F7" w:rsidRPr="00943B2F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943B2F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943B2F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 w:rsidRPr="00943B2F">
        <w:tc>
          <w:tcPr>
            <w:tcW w:type="dxa" w:w="3060"/>
          </w:tcPr>
          <w:p w:rsidRDefault="008C16F7" w:rsidR="008C16F7" w:rsidRPr="00943B2F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 w:rsidRPr="00943B2F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943B2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943B2F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43B2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 w:rsidRPr="00943B2F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43B2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 w:rsidRPr="00943B2F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43B2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 w:rsidRPr="00943B2F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943B2F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943B2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943B2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943B2F">
        <w:rPr>
          <w:rFonts w:hAnsi="Times New Roman" w:ascii="Times New Roman"/>
          <w:sz w:val="24"/>
          <w:szCs w:val="24"/>
        </w:rPr>
        <w:t xml:space="preserve">prijedloga predlagatelja 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943B2F" w:rsidRPr="00943B2F">
        <w:rPr>
          <w:rFonts w:hAnsi="Times New Roman" w:ascii="Times New Roman"/>
          <w:sz w:val="24"/>
          <w:szCs w:val="24"/>
        </w:rPr>
        <w:t>T.Z.G.-PROMET d.o.o.,  Zagreb, Ivanićgradska 41A, OIB: 00129726930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A2AA8" w:rsidRPr="00943B2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. veljače 2017.</w:t>
      </w: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8C16F7" w:rsidP="008C16F7" w:rsidR="008C16F7" w:rsidRPr="00943B2F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Nalaže se osob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ama 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ovlašten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>im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="00943B2F" w:rsidRPr="00943B2F">
        <w:rPr>
          <w:rFonts w:hAnsi="Times New Roman" w:ascii="Times New Roman"/>
          <w:sz w:val="24"/>
          <w:szCs w:val="24"/>
        </w:rPr>
        <w:t>T.Z.G.-PROMET d.o.o.,  Zagreb, Ivanićgradska 41A, OIB: 00129726930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NENADU PAVIĆU, Zagreb, Ščitarjevska ulica 57, OIB:  05203173817, i IVANČICI VUGRINEC, Zagreb, Aleja Lipa 40, OIB: 45309741469, 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da u roku od 8 dana od dana primitka ovog rješenja 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solidarno 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plat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2E1ABF"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943B2F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6.000,00 kuna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A2AA8"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943B2F"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000</w:t>
      </w:r>
      <w:r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8C16F7" w:rsidP="008C16F7" w:rsidR="008C16F7" w:rsidRPr="00943B2F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Ako osob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točke I.) izreke ovog rješenja ne uplat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pristojben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>njihovih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943B2F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obveznika i oročenih novčanih sredstava pristojben</w:t>
      </w:r>
      <w:r w:rsidR="00943B2F" w:rsidRPr="00943B2F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obveznika na račun Trgovačkog suda u Zagrebu otvorenog kod Hrvatske poštanske 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banke d.d. Zagreb, broj </w:t>
      </w:r>
      <w:r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43B2F"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2000</w:t>
      </w:r>
      <w:r w:rsidRPr="00943B2F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8C16F7" w:rsidP="008C16F7" w:rsidR="008C16F7" w:rsidRPr="00943B2F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943B2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943B2F" w:rsidRPr="00943B2F">
        <w:rPr>
          <w:rFonts w:hAnsi="Times New Roman" w:ascii="Times New Roman"/>
          <w:sz w:val="24"/>
          <w:szCs w:val="24"/>
        </w:rPr>
        <w:t>T.Z.G.-PROMET d.o.o.,  Zagreb, Ivanićgradska 41A, OIB: 00129726930.</w:t>
      </w: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nagrade i naknade troškova za rad privremenog stečajnog upravitelja, eventualno vještačenje i dr.</w:t>
      </w: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A2AA8" w:rsidRPr="00943B2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>. veljače 2017.</w:t>
      </w: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943B2F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8C16F7" w:rsidP="00FD4B4E" w:rsidR="008C16F7" w:rsidRPr="00943B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3B2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7B6B50" w:rsidP="008C16F7" w:rsidR="007B6B50" w:rsidRPr="00943B2F">
      <w:pPr>
        <w:rPr>
          <w:rFonts w:hAnsi="Times New Roman" w:ascii="Times New Roman"/>
          <w:sz w:val="24"/>
          <w:szCs w:val="24"/>
        </w:rPr>
      </w:pPr>
    </w:p>
    <w:sectPr w:rsidR="007B6B50" w:rsidRPr="00943B2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F93" w:rsidP="007B6B50" w:rsidR="00CE5F93">
      <w:pPr>
        <w:spacing w:lineRule="auto" w:line="240" w:after="0"/>
      </w:pPr>
      <w:r>
        <w:separator/>
      </w:r>
    </w:p>
  </w:endnote>
  <w:endnote w:id="0" w:type="continuationSeparator">
    <w:p w:rsidRDefault="00CE5F93" w:rsidP="007B6B50" w:rsidR="00CE5F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F93" w:rsidP="007B6B50" w:rsidR="00CE5F93">
      <w:pPr>
        <w:spacing w:lineRule="auto" w:line="240" w:after="0"/>
      </w:pPr>
      <w:r>
        <w:separator/>
      </w:r>
    </w:p>
  </w:footnote>
  <w:footnote w:id="0" w:type="continuationSeparator">
    <w:p w:rsidRDefault="00CE5F93" w:rsidP="007B6B50" w:rsidR="00CE5F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7402862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B4E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943B2F">
      <w:t>2000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23723"/>
    <w:rsid w:val="00266702"/>
    <w:rsid w:val="002E1ABF"/>
    <w:rsid w:val="00302E3C"/>
    <w:rsid w:val="00382C2E"/>
    <w:rsid w:val="003A7FC7"/>
    <w:rsid w:val="003F6FB1"/>
    <w:rsid w:val="004E3003"/>
    <w:rsid w:val="004E767B"/>
    <w:rsid w:val="006B6031"/>
    <w:rsid w:val="007B6B50"/>
    <w:rsid w:val="008A2AA8"/>
    <w:rsid w:val="008C16F7"/>
    <w:rsid w:val="00943B2F"/>
    <w:rsid w:val="00993712"/>
    <w:rsid w:val="00A0659A"/>
    <w:rsid w:val="00BC469A"/>
    <w:rsid w:val="00CB0F4D"/>
    <w:rsid w:val="00CE5F93"/>
    <w:rsid w:val="00DC0153"/>
    <w:rsid w:val="00F25127"/>
    <w:rsid w:val="00FD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4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B4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4B4E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4B4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4B4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4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B4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4B4E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4B4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4B4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6.000,00 kn</izvorni_sadrzaj>
    <derivirana_varijabla naziv="DomainObject.Primjedba_1">predujam u iznosu od 6.000,00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St-2000/2016</izvorni_sadrzaj>
    <derivirana_varijabla naziv="DomainObject.Predmet.OznakaBroj_1">St-2000/2016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T.Z.G.-PROMET d.o.o. zastupanog po punomoćniku Nenad Pavić; Ivančica Vugrinec</izvorni_sadrzaj>
    <derivirana_varijabla naziv="DomainObject.Predmet.ProtustrankaFormated_1">  T.Z.G.-PROMET d.o.o. zastupanog po punomoćniku Nenad Pavić; Ivančica Vugrinec</derivirana_varijabla>
  </DomainObject.Predmet.ProtustrankaFormated>
  <DomainObject.Predmet.ProtustrankaFormatedOIB>
    <izvorni_sadrzaj>  T.Z.G.-PROMET d.o.o., OIB 00129726930 zastupanog po punomoćniku Nenad Pavić; Ivančica Vugrinec</izvorni_sadrzaj>
    <derivirana_varijabla naziv="DomainObject.Predmet.ProtustrankaFormatedOIB_1">  T.Z.G.-PROMET d.o.o., OIB 00129726930 zastupanog po punomoćniku Nenad Pavić; Ivančica Vugrinec</derivirana_varijabla>
  </DomainObject.Predmet.ProtustrankaFormatedOIB>
  <DomainObject.Predmet.ProtustrankaFormatedWithAdress>
    <izvorni_sadrzaj> T.Z.G.-PROMET d.o.o., Ivanićgradska 41/A, 10000 Zagreb zastupanog po punomoćniku Nenad Pavić; Ivančica Vugrinec</izvorni_sadrzaj>
    <derivirana_varijabla naziv="DomainObject.Predmet.ProtustrankaFormatedWithAdress_1"> T.Z.G.-PROMET d.o.o., Ivanićgradska 41/A, 10000 Zagreb zastupanog po punomoćniku Nenad Pavić; Ivančica Vugrinec</derivirana_varijabla>
  </DomainObject.Predmet.ProtustrankaFormatedWithAdress>
  <DomainObject.Predmet.ProtustrankaFormatedWithAdressOIB>
    <izvorni_sadrzaj> T.Z.G.-PROMET d.o.o., OIB 00129726930, Ivanićgradska 41/A, 10000 Zagreb zastupanog po punomoćniku Nenad Pavić; Ivančica Vugrinec</izvorni_sadrzaj>
    <derivirana_varijabla naziv="DomainObject.Predmet.ProtustrankaFormatedWithAdressOIB_1"> T.Z.G.-PROMET d.o.o., OIB 00129726930, Ivanićgradska 41/A, 10000 Zagreb zastupanog po punomoćniku Nenad Pavić; Ivančica Vugrinec</derivirana_varijabla>
  </DomainObject.Predmet.ProtustrankaFormatedWithAdressOIB>
  <DomainObject.Predmet.ProtustrankaWithAdress>
    <izvorni_sadrzaj>T.Z.G.-PROMET d.o.o. Ivanićgradska 41/A, 10000 Zagreb</izvorni_sadrzaj>
    <derivirana_varijabla naziv="DomainObject.Predmet.ProtustrankaWithAdress_1">T.Z.G.-PROMET d.o.o. Ivanićgradska 41/A, 10000 Zagreb</derivirana_varijabla>
  </DomainObject.Predmet.ProtustrankaWithAdress>
  <DomainObject.Predmet.ProtustrankaWithAdressOIB>
    <izvorni_sadrzaj>T.Z.G.-PROMET d.o.o., OIB 00129726930, Ivanićgradska 41/A, 10000 Zagreb</izvorni_sadrzaj>
    <derivirana_varijabla naziv="DomainObject.Predmet.ProtustrankaWithAdressOIB_1">T.Z.G.-PROMET d.o.o., OIB 00129726930, Ivanićgradska 41/A, 10000 Zagreb</derivirana_varijabla>
  </DomainObject.Predmet.ProtustrankaWithAdressOIB>
  <DomainObject.Predmet.ProtustrankaNazivFormated>
    <izvorni_sadrzaj>T.Z.G.-PROMET d.o.o.</izvorni_sadrzaj>
    <derivirana_varijabla naziv="DomainObject.Predmet.ProtustrankaNazivFormated_1">T.Z.G.-PROMET d.o.o.</derivirana_varijabla>
  </DomainObject.Predmet.ProtustrankaNazivFormated>
  <DomainObject.Predmet.ProtustrankaNazivFormatedOIB>
    <izvorni_sadrzaj>T.Z.G.-PROMET d.o.o., OIB 00129726930</izvorni_sadrzaj>
    <derivirana_varijabla naziv="DomainObject.Predmet.ProtustrankaNazivFormatedOIB_1">T.Z.G.-PROMET d.o.o., OIB 00129726930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T.Z.G.-PROMET d.o.o. zastupanog po punomoćniku Nenad Pavić; Ivančica Vugrinec</item>
    </izvorni_sadrzaj>
    <derivirana_varijabla naziv="DomainObject.Predmet.ProtuStrankaListFormated_1">
      <item>T.Z.G.-PROMET d.o.o. zastupanog po punomoćniku Nenad Pavić; Ivančica Vugrinec</item>
    </derivirana_varijabla>
  </DomainObject.Predmet.ProtuStrankaListFormated>
  <DomainObject.Predmet.ProtuStrankaListFormatedOIB>
    <izvorni_sadrzaj>
      <item>T.Z.G.-PROMET d.o.o., OIB 00129726930 zastupanog po punomoćniku Nenad Pavić; Ivančica Vugrinec</item>
    </izvorni_sadrzaj>
    <derivirana_varijabla naziv="DomainObject.Predmet.ProtuStrankaListFormatedOIB_1">
      <item>T.Z.G.-PROMET d.o.o., OIB 00129726930 zastupanog po punomoćniku Nenad Pavić; Ivančica Vugrinec</item>
    </derivirana_varijabla>
  </DomainObject.Predmet.ProtuStrankaListFormatedOIB>
  <DomainObject.Predmet.ProtuStrankaListFormatedWithAdress>
    <izvorni_sadrzaj>
      <item>T.Z.G.-PROMET d.o.o., Ivanićgradska 41/A, 10000 Zagreb zastupanog po punomoćniku Nenad Pavić; Ivančica Vugrinec</item>
    </izvorni_sadrzaj>
    <derivirana_varijabla naziv="DomainObject.Predmet.ProtuStrankaListFormatedWithAdress_1">
      <item>T.Z.G.-PROMET d.o.o., Ivanićgradska 41/A, 10000 Zagreb zastupanog po punomoćniku Nenad Pavić; Ivančica Vugrinec</item>
    </derivirana_varijabla>
  </DomainObject.Predmet.ProtuStrankaListFormatedWithAdress>
  <DomainObject.Predmet.ProtuStrankaListFormatedWithAdressOIB>
    <izvorni_sadrzaj>
      <item>T.Z.G.-PROMET d.o.o., OIB 00129726930, Ivanićgradska 41/A, 10000 Zagreb zastupanog po punomoćniku Nenad Pavić; Ivančica Vugrinec</item>
    </izvorni_sadrzaj>
    <derivirana_varijabla naziv="DomainObject.Predmet.ProtuStrankaListFormatedWithAdressOIB_1">
      <item>T.Z.G.-PROMET d.o.o., OIB 00129726930, Ivanićgradska 41/A, 10000 Zagreb zastupanog po punomoćniku Nenad Pavić; Ivančica Vugrinec</item>
    </derivirana_varijabla>
  </DomainObject.Predmet.ProtuStrankaListFormatedWithAdressOIB>
  <DomainObject.Predmet.ProtuStrankaListNazivFormated>
    <izvorni_sadrzaj>
      <item>T.Z.G.-PROMET d.o.o.</item>
    </izvorni_sadrzaj>
    <derivirana_varijabla naziv="DomainObject.Predmet.ProtuStrankaListNazivFormated_1">
      <item>T.Z.G.-PROMET d.o.o.</item>
    </derivirana_varijabla>
  </DomainObject.Predmet.ProtuStrankaListNazivFormated>
  <DomainObject.Predmet.ProtuStrankaListNazivFormatedOIB>
    <izvorni_sadrzaj>
      <item>T.Z.G.-PROMET d.o.o., OIB 00129726930</item>
    </izvorni_sadrzaj>
    <derivirana_varijabla naziv="DomainObject.Predmet.ProtuStrankaListNazivFormatedOIB_1">
      <item>T.Z.G.-PROMET d.o.o., OIB 00129726930</item>
    </derivirana_varijabla>
  </DomainObject.Predmet.ProtuStrankaListNazivFormatedOIB>
  <DomainObject.Predmet.OstaliListFormated>
    <izvorni_sadrzaj>
      <item>Nenad Pavić punomoćnik sudionika u postupku T.Z.G.-PROMET d.o.o.</item>
      <item>Ivančica Vugrinec punomoćnik sudionika u postupku T.Z.G.-PROMET d.o.o.</item>
    </izvorni_sadrzaj>
    <derivirana_varijabla naziv="DomainObject.Predmet.OstaliListFormated_1">
      <item>Nenad Pavić punomoćnik sudionika u postupku T.Z.G.-PROMET d.o.o.</item>
      <item>Ivančica Vugrinec punomoćnik sudionika u postupku T.Z.G.-PROMET d.o.o.</item>
    </derivirana_varijabla>
  </DomainObject.Predmet.OstaliListFormated>
  <DomainObject.Predmet.OstaliListFormatedOIB>
    <izvorni_sadrzaj>
      <item>Nenad Pavić, OIB 05203173817 punomoćnik sudionika u postupku T.Z.G.-PROMET d.o.o.</item>
      <item>Ivančica Vugrinec, OIB 45309741469 punomoćnik sudionika u postupku T.Z.G.-PROMET d.o.o.</item>
    </izvorni_sadrzaj>
    <derivirana_varijabla naziv="DomainObject.Predmet.OstaliListFormatedOIB_1">
      <item>Nenad Pavić, OIB 05203173817 punomoćnik sudionika u postupku T.Z.G.-PROMET d.o.o.</item>
      <item>Ivančica Vugrinec, OIB 45309741469 punomoćnik sudionika u postupku T.Z.G.-PROMET d.o.o.</item>
    </derivirana_varijabla>
  </DomainObject.Predmet.OstaliListFormatedOIB>
  <DomainObject.Predmet.OstaliListFormatedWithAdress>
    <izvorni_sadrzaj>
      <item>Nenad Pavić, Ščitarjevska ulica 57, 10000 Zagreb punomoćnik sudionika u postupku T.Z.G.-PROMET d.o.o.</item>
      <item>Ivančica Vugrinec, Aleja Lipa 40, 10000 Zagreb punomoćnik sudionika u postupku T.Z.G.-PROMET d.o.o.</item>
    </izvorni_sadrzaj>
    <derivirana_varijabla naziv="DomainObject.Predmet.OstaliListFormatedWithAdress_1">
      <item>Nenad Pavić, Ščitarjevska ulica 57, 10000 Zagreb punomoćnik sudionika u postupku T.Z.G.-PROMET d.o.o.</item>
      <item>Ivančica Vugrinec, Aleja Lipa 40, 10000 Zagreb punomoćnik sudionika u postupku T.Z.G.-PROMET d.o.o.</item>
    </derivirana_varijabla>
  </DomainObject.Predmet.OstaliListFormatedWithAdress>
  <DomainObject.Predmet.OstaliListFormatedWithAdressOIB>
    <izvorni_sadrzaj>
      <item>Nenad Pavić, OIB 05203173817, Ščitarjevska ulica 57, 10000 Zagreb punomoćnik sudionika u postupku T.Z.G.-PROMET d.o.o.</item>
      <item>Ivančica Vugrinec, OIB 45309741469, Aleja Lipa 40, 10000 Zagreb punomoćnik sudionika u postupku T.Z.G.-PROMET d.o.o.</item>
    </izvorni_sadrzaj>
    <derivirana_varijabla naziv="DomainObject.Predmet.OstaliListFormatedWithAdressOIB_1">
      <item>Nenad Pavić, OIB 05203173817, Ščitarjevska ulica 57, 10000 Zagreb punomoćnik sudionika u postupku T.Z.G.-PROMET d.o.o.</item>
      <item>Ivančica Vugrinec, OIB 45309741469, Aleja Lipa 40, 10000 Zagreb punomoćnik sudionika u postupku T.Z.G.-PROMET d.o.o.</item>
    </derivirana_varijabla>
  </DomainObject.Predmet.OstaliListFormatedWithAdressOIB>
  <DomainObject.Predmet.OstaliListNazivFormated>
    <izvorni_sadrzaj>
      <item>Nenad Pavić</item>
      <item>Ivančica Vugrinec</item>
    </izvorni_sadrzaj>
    <derivirana_varijabla naziv="DomainObject.Predmet.OstaliListNazivFormated_1">
      <item>Nenad Pavić</item>
      <item>Ivančica Vugrinec</item>
    </derivirana_varijabla>
  </DomainObject.Predmet.OstaliListNazivFormated>
  <DomainObject.Predmet.OstaliListNazivFormatedOIB>
    <izvorni_sadrzaj>
      <item>Nenad Pavić, OIB 05203173817</item>
      <item>Ivančica Vugrinec, OIB 45309741469</item>
    </izvorni_sadrzaj>
    <derivirana_varijabla naziv="DomainObject.Predmet.OstaliListNazivFormatedOIB_1">
      <item>Nenad Pavić, OIB 05203173817</item>
      <item>Ivančica Vugrinec, OIB 45309741469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T.Z.G.-PROMET d.o.o.</izvorni_sadrzaj>
    <derivirana_varijabla naziv="DomainObject.Predmet.ProtustrankaIDrugi_1">T.Z.G.-PROMET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T.Z.G.-PROMET d.o.o., OIB 00129726930, Ivanićgradska 41/A, 10000 Zagreb</izvorni_sadrzaj>
    <derivirana_varijabla naziv="DomainObject.Predmet.ProtustrankaIDrugiAdressOIB_1">T.Z.G.-PROMET d.o.o., OIB 00129726930, Ivanićgradska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T.Z.G.-PROMET d.o.o.</item>
      <item>Nenad Pavić</item>
      <item>Ivančica Vugrinec</item>
    </izvorni_sadrzaj>
    <derivirana_varijabla naziv="DomainObject.Predmet.SudioniciListNaziv_1">
      <item>FINA Regionalni centar Zagreb</item>
      <item>T.Z.G.-PROMET d.o.o.</item>
      <item>Nenad Pavić</item>
      <item>Ivančica Vugrinec</item>
    </derivirana_varijabla>
  </DomainObject.Predmet.SudioniciListNaziv>
  <DomainObject.Predmet.SudioniciListAdressOIB>
    <izvorni_sadrzaj>
      <item>FINA Regionalni centar Zagreb, OIB 85821130368, Trg svibanjskih žrtava 1995. 1,10000 Zagreb</item>
      <item>T.Z.G.-PROMET d.o.o., OIB 00129726930, Ivanićgradska 41/A,10000 Zagreb</item>
      <item>Nenad Pavić, OIB 05203173817, Ščitarjevska ulica 57,10000 Zagreb</item>
      <item>Ivančica Vugrinec, OIB 45309741469, Aleja Lipa 40,10000 Zagreb</item>
    </izvorni_sadrzaj>
    <derivirana_varijabla naziv="DomainObject.Predmet.SudioniciListAdressOIB_1">
      <item>FINA Regionalni centar Zagreb, OIB 85821130368, Trg svibanjskih žrtava 1995. 1,10000 Zagreb</item>
      <item>T.Z.G.-PROMET d.o.o., OIB 00129726930, Ivanićgradska 41/A,10000 Zagreb</item>
      <item>Nenad Pavić, OIB 05203173817, Ščitarjevska ulica 57,10000 Zagreb</item>
      <item>Ivančica Vugrinec, OIB 45309741469, Aleja Lipa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00129726930</item>
      <item>, OIB 05203173817</item>
      <item>, OIB 45309741469</item>
    </izvorni_sadrzaj>
    <derivirana_varijabla naziv="DomainObject.Predmet.SudioniciListNazivOIB_1">
      <item>, OIB 85821130368</item>
      <item>, OIB 00129726930</item>
      <item>, OIB 05203173817</item>
      <item>, OIB 45309741469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2513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2017-02-16T12:39:00Z</dcterms:created>
  <dc:creator>Draženka Prpić</dc:creator>
  <cp:lastModifiedBy>Draženka Prpić</cp:lastModifiedBy>
  <cp:lastPrinted>2017-02-16T12:39:00Z</cp:lastPrinted>
  <dcterms:modified xmlns:xsi="http://www.w3.org/2001/XMLSchema-instance" xsi:type="dcterms:W3CDTF">2017-02-16T12:40:00Z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