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6dec" w14:paraId="eca6dec" w:rsidRDefault="00A14390" w:rsidP="00A14390" w:rsidR="00A1439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390" w:rsidP="00A14390" w:rsidR="00A1439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4390" w:rsidP="00A14390" w:rsidR="00A1439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4390" w:rsidP="00A14390" w:rsidR="00A1439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4390" w:rsidP="00A14390" w:rsidR="00A1439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4390" w:rsidP="00A14390" w:rsidR="00A1439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4390" w:rsidP="00A14390" w:rsidR="00A14390" w:rsidRPr="005D578C">
      <w:pPr>
        <w:jc w:val="center"/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BOLUS MARKETING d. o. o. „u likvidaciji”, Umag, Ljubljanska 1, OIB </w:t>
      </w:r>
      <w:r w:rsidRPr="00A14390">
        <w:rPr>
          <w:rFonts w:cs="Times New Roman" w:eastAsia="Times New Roman"/>
        </w:rPr>
        <w:t>04948647240</w:t>
      </w:r>
      <w:r>
        <w:rPr>
          <w:rFonts w:cs="Times New Roman" w:eastAsia="Times New Roman"/>
        </w:rPr>
        <w:t xml:space="preserve">, MBS </w:t>
      </w:r>
      <w:r w:rsidRPr="00A14390">
        <w:rPr>
          <w:rFonts w:cs="Times New Roman" w:eastAsia="Times New Roman"/>
        </w:rPr>
        <w:t>130022353</w:t>
      </w:r>
      <w:r>
        <w:rPr>
          <w:rFonts w:cs="Times New Roman" w:eastAsia="Times New Roman"/>
          <w:szCs w:val="24"/>
        </w:rPr>
        <w:t xml:space="preserve">, </w:t>
      </w:r>
      <w:r w:rsidR="007677E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studenog 2017.</w:t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  <w:szCs w:val="24"/>
        </w:rPr>
        <w:t xml:space="preserve">dužnikom </w:t>
      </w:r>
      <w:r>
        <w:rPr>
          <w:rFonts w:cs="Times New Roman" w:eastAsia="Times New Roman"/>
        </w:rPr>
        <w:t xml:space="preserve">BOLUS MARKETING d. o. o. „u likvidaciji”, Umag, Ljubljanska 1, OIB </w:t>
      </w:r>
      <w:r w:rsidRPr="00A14390">
        <w:rPr>
          <w:rFonts w:cs="Times New Roman" w:eastAsia="Times New Roman"/>
        </w:rPr>
        <w:t>04948647240</w:t>
      </w:r>
      <w:r>
        <w:rPr>
          <w:rFonts w:cs="Times New Roman" w:eastAsia="Times New Roman"/>
        </w:rPr>
        <w:t xml:space="preserve">, MBS </w:t>
      </w:r>
      <w:r w:rsidRPr="00A14390">
        <w:rPr>
          <w:rFonts w:cs="Times New Roman" w:eastAsia="Times New Roman"/>
        </w:rPr>
        <w:t>130022353</w:t>
      </w:r>
      <w:r>
        <w:rPr>
          <w:rFonts w:cs="Times New Roman" w:eastAsia="Times New Roman"/>
          <w:szCs w:val="24"/>
        </w:rPr>
        <w:t>.</w:t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A14390" w:rsidP="00A14390" w:rsidR="00A14390">
      <w:pPr>
        <w:rPr>
          <w:rFonts w:cs="Times New Roman" w:eastAsia="Times New Roman"/>
          <w:szCs w:val="20"/>
        </w:rPr>
      </w:pPr>
    </w:p>
    <w:p w:rsidRDefault="00A14390" w:rsidP="00A14390" w:rsidR="00A143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BOLUS MARKETING d. o. o. „u likvidaciji”, Umag, Ljubljanska 1, OIB </w:t>
      </w:r>
      <w:r w:rsidRPr="00A14390">
        <w:rPr>
          <w:rFonts w:cs="Times New Roman" w:eastAsia="Times New Roman"/>
        </w:rPr>
        <w:t>04948647240</w:t>
      </w:r>
      <w:r>
        <w:rPr>
          <w:rFonts w:cs="Times New Roman" w:eastAsia="Times New Roman"/>
        </w:rPr>
        <w:t xml:space="preserve">, MBS </w:t>
      </w:r>
      <w:r w:rsidRPr="00A14390">
        <w:rPr>
          <w:rFonts w:cs="Times New Roman" w:eastAsia="Times New Roman"/>
        </w:rPr>
        <w:t>130022353</w:t>
      </w:r>
      <w:r>
        <w:rPr>
          <w:rFonts w:cs="Times New Roman" w:eastAsia="Times New Roman"/>
          <w:szCs w:val="24"/>
        </w:rPr>
        <w:t>.</w:t>
      </w:r>
    </w:p>
    <w:p w:rsidRDefault="00A14390" w:rsidP="00A14390" w:rsidR="00A14390">
      <w:pPr>
        <w:ind w:firstLine="709"/>
        <w:rPr>
          <w:rFonts w:cs="Times New Roman" w:eastAsia="Times New Roman"/>
          <w:szCs w:val="24"/>
        </w:rPr>
      </w:pPr>
    </w:p>
    <w:p w:rsidRDefault="00A14390" w:rsidP="00A14390" w:rsidR="00A1439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BOLUS MARKETING d. o. o. „u likvidaciji”, Umag, Ljubljanska 1, OIB </w:t>
      </w:r>
      <w:r w:rsidRPr="00A14390">
        <w:rPr>
          <w:rFonts w:cs="Times New Roman" w:eastAsia="Times New Roman"/>
        </w:rPr>
        <w:t>04948647240</w:t>
      </w:r>
      <w:r>
        <w:rPr>
          <w:rFonts w:cs="Times New Roman" w:eastAsia="Times New Roman"/>
        </w:rPr>
        <w:t xml:space="preserve">, MBS </w:t>
      </w:r>
      <w:r w:rsidRPr="00A14390">
        <w:rPr>
          <w:rFonts w:cs="Times New Roman" w:eastAsia="Times New Roman"/>
        </w:rPr>
        <w:t>130022353</w:t>
      </w:r>
      <w:r>
        <w:rPr>
          <w:rFonts w:cs="Times New Roman" w:eastAsia="Times New Roman"/>
          <w:szCs w:val="24"/>
        </w:rPr>
        <w:t>.</w:t>
      </w:r>
    </w:p>
    <w:p w:rsidRDefault="00A14390" w:rsidP="00A14390" w:rsidR="00A1439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4390" w:rsidP="00A14390" w:rsidR="00A14390">
      <w:pPr>
        <w:ind w:firstLine="708"/>
        <w:rPr>
          <w:rFonts w:cs="Times New Roman" w:eastAsia="Times New Roman"/>
          <w:szCs w:val="24"/>
        </w:rPr>
      </w:pPr>
    </w:p>
    <w:p w:rsidRDefault="00A14390" w:rsidP="00A14390" w:rsidR="00A143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23.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BOLUS MARKETING d. o. o. „u likvidaciji”, Umag</w:t>
      </w:r>
      <w:r>
        <w:rPr>
          <w:rFonts w:cs="Times New Roman" w:eastAsia="Times New Roman"/>
          <w:szCs w:val="24"/>
        </w:rPr>
        <w:t>.</w:t>
      </w:r>
    </w:p>
    <w:p w:rsidRDefault="00A14390" w:rsidP="00A14390" w:rsidR="00A1439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kolovoza 2017. imao neizvršene osnove za plaćanje u neprekinutom razdoblju od 120 dana u ukupnom iznosu 6.694,39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St-490/2017-3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</w:t>
      </w:r>
      <w:r w:rsidRPr="00354134">
        <w:rPr>
          <w:rFonts w:cs="Times New Roman" w:eastAsia="Times New Roman"/>
          <w:szCs w:val="24"/>
        </w:rPr>
        <w:lastRenderedPageBreak/>
        <w:t>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14390" w:rsidP="00A14390" w:rsidR="00A143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14390" w:rsidP="00A14390" w:rsidR="00A1439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677E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4390" w:rsidP="00A14390" w:rsidR="00A14390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14390" w:rsidP="00A14390" w:rsidR="00A1439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D1DE6">
        <w:rPr>
          <w:rFonts w:cs="Times New Roman" w:eastAsia="Times New Roman"/>
          <w:szCs w:val="24"/>
        </w:rPr>
        <w:t>, v.r.</w:t>
      </w:r>
    </w:p>
    <w:p w:rsidRDefault="00A14390" w:rsidP="00A14390" w:rsidR="00A14390">
      <w:pPr>
        <w:jc w:val="left"/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left"/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14390" w:rsidP="00A14390" w:rsidR="00A1439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14390" w:rsidP="00A14390" w:rsidR="00A143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14390" w:rsidP="00A14390" w:rsidR="00A14390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rPr>
          <w:rFonts w:cs="Times New Roman" w:eastAsia="Times New Roman"/>
          <w:szCs w:val="24"/>
        </w:rPr>
      </w:pPr>
    </w:p>
    <w:p w:rsidRDefault="00A14390" w:rsidP="00A14390" w:rsidR="00A1439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4390" w:rsidP="00A14390" w:rsidR="00A143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14390" w:rsidP="00A14390" w:rsidR="00A143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BOLUS MARKETING d. o. o. „u likvidaciji”, Umag, Ljubljanska 1, </w:t>
      </w:r>
    </w:p>
    <w:p w:rsidRDefault="00A14390" w:rsidP="00A14390" w:rsidR="00A1439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14390" w:rsidP="00A14390" w:rsidR="00A143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14390" w:rsidP="00A14390" w:rsidR="00A14390"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Igor Lukačić, Zagreb, VII. Požarinje 2 A</w:t>
      </w:r>
      <w:r>
        <w:t xml:space="preserve">, </w:t>
      </w:r>
    </w:p>
    <w:p w:rsidRDefault="00A14390" w:rsidP="00A14390" w:rsidR="00A1439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14390" w:rsidP="00A14390" w:rsidR="00A143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14390" w:rsidP="00A14390" w:rsidR="00A143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14390" w:rsidP="00A14390" w:rsidR="00A14390"/>
    <w:p w:rsidRDefault="00A14390" w:rsidP="00A14390" w:rsidR="00A14390"/>
    <w:p w:rsidRDefault="00A14390" w:rsidP="00A14390" w:rsidR="00A14390"/>
    <w:p w:rsidRDefault="00BF03C9" w:rsidR="00BF03C9"/>
    <w:sectPr w:rsidSect="009A168F" w:rsidR="00BF03C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390" w:rsidP="00A14390" w:rsidR="00A14390">
      <w:r>
        <w:separator/>
      </w:r>
    </w:p>
  </w:endnote>
  <w:endnote w:id="0" w:type="continuationSeparator">
    <w:p w:rsidRDefault="00A14390" w:rsidP="00A14390" w:rsidR="00A14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390" w:rsidP="00A14390" w:rsidR="00A14390">
      <w:r>
        <w:separator/>
      </w:r>
    </w:p>
  </w:footnote>
  <w:footnote w:id="0" w:type="continuationSeparator">
    <w:p w:rsidRDefault="00A14390" w:rsidP="00A14390" w:rsidR="00A14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390" w:rsidP="009A168F" w:rsidR="009A168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1DE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St-490/2017-4</w:t>
    </w:r>
  </w:p>
  <w:p w:rsidRDefault="001D1DE6" w:rsidP="009A168F" w:rsidR="009A168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390" w:rsidP="009A168F" w:rsidR="009A168F" w:rsidRPr="00970AE0">
    <w:pPr>
      <w:pStyle w:val="Zaglavlje"/>
      <w:jc w:val="right"/>
    </w:pPr>
    <w:r>
      <w:rPr>
        <w:szCs w:val="24"/>
      </w:rPr>
      <w:t>9 St-490/2017-4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B29"/>
    <w:rsid w:val="001D1DE6"/>
    <w:rsid w:val="007677E5"/>
    <w:rsid w:val="00A14390"/>
    <w:rsid w:val="00BF03C9"/>
    <w:rsid w:val="00E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439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3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43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439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3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439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D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1DE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1D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1D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439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43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43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39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43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439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1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D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1DE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1D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1D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BOLUS MARKETING d.o.o. "u likvidaciji", UMAG</izvorni_sadrzaj>
    <derivirana_varijabla naziv="DomainObject.Predmet.ProtustrankaFormated_1">  BOLUS MARKETING d.o.o. "u likvidaciji", UMAG</derivirana_varijabla>
  </DomainObject.Predmet.ProtustrankaFormated>
  <DomainObject.Predmet.ProtustrankaFormatedOIB>
    <izvorni_sadrzaj>  BOLUS MARKETING d.o.o. "u likvidaciji", UMAG, OIB 04948647240</izvorni_sadrzaj>
    <derivirana_varijabla naziv="DomainObject.Predmet.ProtustrankaFormatedOIB_1">  BOLUS MARKETING d.o.o. "u likvidaciji", UMAG, OIB 04948647240</derivirana_varijabla>
  </DomainObject.Predmet.ProtustrankaFormatedOIB>
  <DomainObject.Predmet.ProtustrankaFormatedWithAdress>
    <izvorni_sadrzaj> BOLUS MARKETING d.o.o. "u likvidaciji", UMAG, Ljubljanska 1, 52470 Umag</izvorni_sadrzaj>
    <derivirana_varijabla naziv="DomainObject.Predmet.ProtustrankaFormatedWithAdress_1"> BOLUS MARKETING d.o.o. "u likvidaciji", UMAG, Ljubljanska 1, 52470 Umag</derivirana_varijabla>
  </DomainObject.Predmet.ProtustrankaFormatedWithAdress>
  <DomainObject.Predmet.ProtustrankaFormatedWithAdressOIB>
    <izvorni_sadrzaj> BOLUS MARKETING d.o.o. "u likvidaciji", UMAG, OIB 04948647240, Ljubljanska 1, 52470 Umag</izvorni_sadrzaj>
    <derivirana_varijabla naziv="DomainObject.Predmet.ProtustrankaFormatedWithAdressOIB_1"> BOLUS MARKETING d.o.o. "u likvidaciji", UMAG, OIB 04948647240, Ljubljanska 1, 52470 Umag</derivirana_varijabla>
  </DomainObject.Predmet.ProtustrankaFormatedWithAdressOIB>
  <DomainObject.Predmet.ProtustrankaWithAdress>
    <izvorni_sadrzaj>BOLUS MARKETING d.o.o. "u likvidaciji", UMAG Ljubljanska 1, 52470 Umag</izvorni_sadrzaj>
    <derivirana_varijabla naziv="DomainObject.Predmet.ProtustrankaWithAdress_1">BOLUS MARKETING d.o.o. "u likvidaciji", UMAG Ljubljanska 1, 52470 Umag</derivirana_varijabla>
  </DomainObject.Predmet.ProtustrankaWithAdress>
  <DomainObject.Predmet.ProtustrankaWithAdressOIB>
    <izvorni_sadrzaj>BOLUS MARKETING d.o.o. "u likvidaciji", UMAG, OIB 04948647240, Ljubljanska 1, 52470 Umag</izvorni_sadrzaj>
    <derivirana_varijabla naziv="DomainObject.Predmet.ProtustrankaWithAdressOIB_1">BOLUS MARKETING d.o.o. "u likvidaciji", UMAG, OIB 04948647240, Ljubljanska 1, 52470 Umag</derivirana_varijabla>
  </DomainObject.Predmet.ProtustrankaWithAdressOIB>
  <DomainObject.Predmet.ProtustrankaNazivFormated>
    <izvorni_sadrzaj>BOLUS MARKETING d.o.o. "u likvidaciji", UMAG</izvorni_sadrzaj>
    <derivirana_varijabla naziv="DomainObject.Predmet.ProtustrankaNazivFormated_1">BOLUS MARKETING d.o.o. "u likvidaciji", UMAG</derivirana_varijabla>
  </DomainObject.Predmet.ProtustrankaNazivFormated>
  <DomainObject.Predmet.ProtustrankaNazivFormatedOIB>
    <izvorni_sadrzaj>BOLUS MARKETING d.o.o. "u likvidaciji", UMAG, OIB 04948647240</izvorni_sadrzaj>
    <derivirana_varijabla naziv="DomainObject.Predmet.ProtustrankaNazivFormatedOIB_1">BOLUS MARKETING d.o.o. "u likvidaciji", UMAG, OIB 04948647240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6694.39</izvorni_sadrzaj>
    <derivirana_varijabla naziv="DomainObject.Predmet.TrenutnaVrijednost_1">6694.39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BOLUS MARKETING d.o.o. "u likvidaciji", UMAG</item>
    </izvorni_sadrzaj>
    <derivirana_varijabla naziv="DomainObject.Predmet.ProtuStrankaListFormated_1">
      <item>BOLUS MARKETING d.o.o. "u likvidaciji", UMAG</item>
    </derivirana_varijabla>
  </DomainObject.Predmet.ProtuStrankaListFormated>
  <DomainObject.Predmet.ProtuStrankaListFormatedOIB>
    <izvorni_sadrzaj>
      <item>BOLUS MARKETING d.o.o. "u likvidaciji", UMAG, OIB 04948647240</item>
    </izvorni_sadrzaj>
    <derivirana_varijabla naziv="DomainObject.Predmet.ProtuStrankaListFormatedOIB_1">
      <item>BOLUS MARKETING d.o.o. "u likvidaciji", UMAG, OIB 04948647240</item>
    </derivirana_varijabla>
  </DomainObject.Predmet.ProtuStrankaListFormatedOIB>
  <DomainObject.Predmet.ProtuStrankaListFormatedWithAdress>
    <izvorni_sadrzaj>
      <item>BOLUS MARKETING d.o.o. "u likvidaciji", UMAG, Ljubljanska 1, 52470 Umag</item>
    </izvorni_sadrzaj>
    <derivirana_varijabla naziv="DomainObject.Predmet.ProtuStrankaListFormatedWithAdress_1">
      <item>BOLUS MARKETING d.o.o. "u likvidaciji", UMAG, Ljubljanska 1, 52470 Umag</item>
    </derivirana_varijabla>
  </DomainObject.Predmet.ProtuStrankaListFormatedWithAdress>
  <DomainObject.Predmet.ProtuStrankaListFormatedWithAdressOIB>
    <izvorni_sadrzaj>
      <item>BOLUS MARKETING d.o.o. "u likvidaciji", UMAG, OIB 04948647240, Ljubljanska 1, 52470 Umag</item>
    </izvorni_sadrzaj>
    <derivirana_varijabla naziv="DomainObject.Predmet.ProtuStrankaListFormatedWithAdressOIB_1">
      <item>BOLUS MARKETING d.o.o. "u likvidaciji", UMAG, OIB 04948647240, Ljubljanska 1, 52470 Umag</item>
    </derivirana_varijabla>
  </DomainObject.Predmet.ProtuStrankaListFormatedWithAdressOIB>
  <DomainObject.Predmet.ProtuStrankaListNazivFormated>
    <izvorni_sadrzaj>
      <item>BOLUS MARKETING d.o.o. "u likvidaciji", UMAG</item>
    </izvorni_sadrzaj>
    <derivirana_varijabla naziv="DomainObject.Predmet.ProtuStrankaListNazivFormated_1">
      <item>BOLUS MARKETING d.o.o. "u likvidaciji", UMAG</item>
    </derivirana_varijabla>
  </DomainObject.Predmet.ProtuStrankaListNazivFormated>
  <DomainObject.Predmet.ProtuStrankaListNazivFormatedOIB>
    <izvorni_sadrzaj>
      <item>BOLUS MARKETING d.o.o. "u likvidaciji", UMAG, OIB 04948647240</item>
    </izvorni_sadrzaj>
    <derivirana_varijabla naziv="DomainObject.Predmet.ProtuStrankaListNazivFormatedOIB_1">
      <item>BOLUS MARKETING d.o.o. "u likvidaciji", UMAG, OIB 04948647240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BOLUS MARKETING d.o.o. "u likvidaciji", UMAG</izvorni_sadrzaj>
    <derivirana_varijabla naziv="DomainObject.Predmet.ProtustrankaIDrugi_1">BOLUS MARKETING d.o.o. "u likvidaciji",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BOLUS MARKETING d.o.o. "u likvidaciji", UMAG, OIB 04948647240, Ljubljanska 1, 52470 Umag</izvorni_sadrzaj>
    <derivirana_varijabla naziv="DomainObject.Predmet.ProtustrankaIDrugiAdressOIB_1">BOLUS MARKETING d.o.o. "u likvidaciji", UMAG, OIB 04948647240, Ljubljanska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BOLUS MARKETING d.o.o. "u likvidaciji", UMAG</item>
    </izvorni_sadrzaj>
    <derivirana_varijabla naziv="DomainObject.Predmet.SudioniciListNaziv_1">
      <item>FINANCIJSKA AGENCIJA, RC RIJEKA, PODRUŽNICA PULA, PULA</item>
      <item>BOLUS MARKETING d.o.o. "u likvidaciji",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BOLUS MARKETING d.o.o. "u likvidaciji", UMAG, OIB 04948647240, Ljubljanska 1,52470 Umag</item>
    </izvorni_sadrzaj>
    <derivirana_varijabla naziv="DomainObject.Predmet.SudioniciListAdressOIB_1">
      <item>FINANCIJSKA AGENCIJA, RC RIJEKA, PODRUŽNICA PULA, PULA, OIB 85821130368, F. Kurelca 8,51000 Rijeka</item>
      <item>BOLUS MARKETING d.o.o. "u likvidaciji", UMAG, OIB 04948647240, Ljubljanska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04948647240</item>
    </izvorni_sadrzaj>
    <derivirana_varijabla naziv="DomainObject.Predmet.SudioniciListNazivOIB_1">
      <item>, OIB 85821130368</item>
      <item>, OIB 04948647240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3719</properties:Characters>
  <properties:Lines>90</properties:Lines>
  <properties:Paragraphs>31</properties:Paragraphs>
  <properties:TotalTime>8</properties:TotalTime>
  <properties:ScaleCrop>false</properties:ScaleCrop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2017-10-30T12:46:00Z</dcterms:created>
  <dc:creator>Morena Brajuha</dc:creator>
  <dc:description/>
  <cp:keywords/>
  <cp:lastModifiedBy>Ana Jeromela</cp:lastModifiedBy>
  <cp:lastPrinted>2017-11-06T08:43:00Z</cp:lastPrinted>
  <dcterms:modified xmlns:xsi="http://www.w3.org/2001/XMLSchema-instance" xsi:type="dcterms:W3CDTF">2017-11-06T08:44:00Z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