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15be" w14:paraId="03f15be" w:rsidRDefault="002D2B66" w:rsidP="00832E83" w:rsidR="002D2B66">
      <w:pPr>
        <w:pStyle w:val="Tijeloteksta"/>
        <w:jc w:val="both"/>
        <w:outlineLvl w:val="0"/>
        <w15:collapsed w:val="false"/>
        <w:rPr>
          <w:b/>
        </w:rPr>
      </w:pPr>
      <w:bookmarkStart w:name="_GoBack" w:id="0"/>
      <w:bookmarkEnd w:id="0"/>
    </w:p>
    <w:p w:rsidRDefault="00832E83" w:rsidP="00832E83" w:rsidR="00832E83" w:rsidRPr="00DB5C36">
      <w:pPr>
        <w:pStyle w:val="Tijeloteksta"/>
        <w:jc w:val="both"/>
        <w:outlineLvl w:val="0"/>
        <w:rPr>
          <w:b/>
        </w:rPr>
      </w:pPr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</w:p>
    <w:p w:rsidRDefault="00832E83" w:rsidP="00832E83" w:rsidR="00832E83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                                                                                                          </w:t>
      </w:r>
    </w:p>
    <w:p w:rsidRDefault="00FF0D4C" w:rsidP="00832E83" w:rsidR="00FF0D4C">
      <w:pPr>
        <w:jc w:val="center"/>
        <w:rPr>
          <w:b/>
        </w:rPr>
      </w:pPr>
    </w:p>
    <w:p w:rsidRDefault="00FF0D4C" w:rsidP="00832E83" w:rsidR="00FF0D4C">
      <w:pPr>
        <w:jc w:val="center"/>
        <w:rPr>
          <w:b/>
        </w:rPr>
      </w:pPr>
    </w:p>
    <w:p w:rsidRDefault="00F23C2C" w:rsidP="00022585" w:rsidR="00FF0D4C" w:rsidRPr="00022585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22585">
        <w:t>8 St-</w:t>
      </w:r>
      <w:r w:rsidR="008E3D87" w:rsidRPr="00022585">
        <w:t>26/15-28</w:t>
      </w:r>
    </w:p>
    <w:p w:rsidRDefault="00FF0D4C" w:rsidP="00832E83" w:rsidR="00FF0D4C">
      <w:pPr>
        <w:jc w:val="center"/>
        <w:rPr>
          <w:b/>
        </w:rPr>
      </w:pPr>
    </w:p>
    <w:p w:rsidRDefault="00847BBD" w:rsidP="00832E83" w:rsidR="00832E83">
      <w:pPr>
        <w:jc w:val="center"/>
        <w:rPr>
          <w:b/>
        </w:rPr>
      </w:pPr>
      <w:r>
        <w:rPr>
          <w:b/>
        </w:rPr>
        <w:t>R E P U B L I K A  H R V A T S K A</w:t>
      </w:r>
      <w:r w:rsidR="00FF0D4C">
        <w:rPr>
          <w:b/>
        </w:rPr>
        <w:t xml:space="preserve"> </w:t>
      </w:r>
    </w:p>
    <w:p w:rsidRDefault="00FF0D4C" w:rsidP="00832E83" w:rsidR="00FF0D4C" w:rsidRPr="00903C04">
      <w:pPr>
        <w:jc w:val="center"/>
        <w:rPr>
          <w:b/>
        </w:rPr>
      </w:pPr>
    </w:p>
    <w:p w:rsidRDefault="00832E83" w:rsidP="00832E83" w:rsidR="00832E83">
      <w:pPr>
        <w:jc w:val="center"/>
        <w:rPr>
          <w:b/>
        </w:rPr>
      </w:pPr>
      <w:r w:rsidRPr="00903C04">
        <w:rPr>
          <w:b/>
        </w:rPr>
        <w:t>R J E Š E NJ E</w:t>
      </w:r>
      <w:r>
        <w:rPr>
          <w:b/>
        </w:rPr>
        <w:t xml:space="preserve">  </w:t>
      </w:r>
    </w:p>
    <w:p w:rsidRDefault="00F23C2C" w:rsidP="00F23C2C" w:rsidR="00F23C2C">
      <w:pPr>
        <w:jc w:val="both"/>
      </w:pPr>
      <w:r w:rsidRPr="00F23C2C">
        <w:t xml:space="preserve">            </w:t>
      </w:r>
    </w:p>
    <w:p w:rsidRDefault="00832E83" w:rsidP="00F23C2C" w:rsidR="00832E83">
      <w:pPr>
        <w:jc w:val="both"/>
      </w:pPr>
      <w:r w:rsidRPr="00F23C2C">
        <w:tab/>
      </w:r>
      <w:r w:rsidR="008E3D87" w:rsidRPr="008E3D87">
        <w:t xml:space="preserve">   Trgovački sud u Rijeci po stečajnoj sutkinji Emi Brdovčak, </w:t>
      </w:r>
      <w:r w:rsidR="008E3D87">
        <w:t xml:space="preserve">u stečajnom postupku </w:t>
      </w:r>
      <w:r w:rsidR="008E3D87" w:rsidRPr="008E3D87">
        <w:t>nad dužnikom PAVLETIĆ V&amp; M d.o.o. Rijeka,</w:t>
      </w:r>
      <w:r w:rsidR="008E3D87">
        <w:t xml:space="preserve"> u stečaju,</w:t>
      </w:r>
      <w:r w:rsidR="008E3D87" w:rsidRPr="008E3D87">
        <w:t xml:space="preserve"> Riva Boduli 1, OIB:</w:t>
      </w:r>
      <w:r w:rsidR="008E3D87">
        <w:t xml:space="preserve"> 27557884699, MBS: 040167937, 25.  siječnja 2016</w:t>
      </w:r>
      <w:r w:rsidR="008E3D87" w:rsidRPr="008E3D87">
        <w:t>.,</w:t>
      </w:r>
    </w:p>
    <w:p w:rsidRDefault="008E3D87" w:rsidP="00F23C2C" w:rsidR="008E3D87" w:rsidRPr="00F23C2C">
      <w:pPr>
        <w:jc w:val="both"/>
      </w:pPr>
    </w:p>
    <w:p w:rsidRDefault="00832E83" w:rsidP="00832E83" w:rsidR="00832E83" w:rsidRPr="00903C04">
      <w:pPr>
        <w:jc w:val="center"/>
        <w:rPr>
          <w:b/>
        </w:rPr>
      </w:pPr>
      <w:r w:rsidRPr="00903C04">
        <w:rPr>
          <w:b/>
        </w:rPr>
        <w:t>r i j e š i o    j e</w:t>
      </w:r>
    </w:p>
    <w:p w:rsidRDefault="00832E83" w:rsidP="00832E83" w:rsidR="00832E83" w:rsidRPr="00903C04">
      <w:pPr>
        <w:jc w:val="both"/>
        <w:rPr>
          <w:b/>
        </w:rPr>
      </w:pPr>
    </w:p>
    <w:p w:rsidRDefault="00832E83" w:rsidP="00022585" w:rsidR="00D72A18">
      <w:pPr>
        <w:ind w:firstLine="720"/>
        <w:jc w:val="both"/>
      </w:pPr>
      <w:r w:rsidRPr="00DB5C36">
        <w:t>I</w:t>
      </w:r>
      <w:r w:rsidR="00022585">
        <w:t>.</w:t>
      </w:r>
      <w:r>
        <w:t xml:space="preserve">  </w:t>
      </w:r>
      <w:r w:rsidR="00022585">
        <w:tab/>
      </w:r>
      <w:r>
        <w:t xml:space="preserve"> </w:t>
      </w:r>
      <w:r w:rsidRPr="00903C04">
        <w:t>Određuje se prodaja u stečajnom postupku nekretnina u vlasništvu</w:t>
      </w:r>
      <w:r>
        <w:t xml:space="preserve"> </w:t>
      </w:r>
      <w:r w:rsidRPr="00903C04">
        <w:t>steča</w:t>
      </w:r>
      <w:r>
        <w:t>jnog</w:t>
      </w:r>
      <w:r w:rsidR="00022585">
        <w:t xml:space="preserve"> </w:t>
      </w:r>
      <w:r w:rsidR="008E3D87">
        <w:t>d</w:t>
      </w:r>
      <w:r>
        <w:t>užnika</w:t>
      </w:r>
      <w:r w:rsidR="00F23C2C" w:rsidRPr="00F23C2C">
        <w:t xml:space="preserve"> </w:t>
      </w:r>
      <w:r w:rsidR="008E3D87" w:rsidRPr="008E3D87">
        <w:t>PAVLETIĆ V&amp; M d.o.o. Rijeka, u stečaju, Riva Boduli 1, OIB: 27557884699, MBS: 040167937</w:t>
      </w:r>
      <w:r w:rsidR="008E3D87">
        <w:t xml:space="preserve">, </w:t>
      </w:r>
      <w:r w:rsidRPr="00903C04">
        <w:t>uz odgovarajuću primjenu pravila o ovrsi na nekretninama</w:t>
      </w:r>
      <w:r w:rsidR="00F23C2C">
        <w:t xml:space="preserve"> i </w:t>
      </w:r>
      <w:r w:rsidR="00D72A18">
        <w:t>to</w:t>
      </w:r>
      <w:r w:rsidR="008E3D87">
        <w:t xml:space="preserve"> nekretnina upisanih u zemljišnim knjigama Općinskog suda u Rijeci, k. o. Bakar, označenim kao</w:t>
      </w:r>
      <w:r w:rsidR="00D72A18">
        <w:t>:</w:t>
      </w:r>
    </w:p>
    <w:p w:rsidRDefault="006E4442" w:rsidP="00D72A18" w:rsidR="006E4442">
      <w:pPr>
        <w:jc w:val="both"/>
      </w:pPr>
    </w:p>
    <w:p w:rsidRDefault="008E3D87" w:rsidP="00F23C2C" w:rsidR="00F23C2C">
      <w:pPr>
        <w:numPr>
          <w:ilvl w:val="0"/>
          <w:numId w:val="2"/>
        </w:numPr>
        <w:jc w:val="both"/>
      </w:pPr>
      <w:r>
        <w:t>k.</w:t>
      </w:r>
      <w:r w:rsidR="008C1121">
        <w:t>č.</w:t>
      </w:r>
      <w:r>
        <w:t xml:space="preserve">br. 3137/11, </w:t>
      </w:r>
      <w:r w:rsidR="008C1121">
        <w:t>upisana</w:t>
      </w:r>
      <w:r>
        <w:t xml:space="preserve"> u z.k.ul. broj 1788, koja u naravi predstavlja pašnjak, površin</w:t>
      </w:r>
      <w:r w:rsidR="00F23C2C">
        <w:t>e</w:t>
      </w:r>
      <w:r>
        <w:t xml:space="preserve"> 37  m2</w:t>
      </w:r>
      <w:r w:rsidR="00F23C2C">
        <w:t xml:space="preserve">, </w:t>
      </w:r>
    </w:p>
    <w:p w:rsidRDefault="008E3D87" w:rsidP="008E3D87" w:rsidR="008E3D87">
      <w:pPr>
        <w:ind w:left="567"/>
        <w:jc w:val="both"/>
      </w:pPr>
    </w:p>
    <w:p w:rsidRDefault="008E3D87" w:rsidP="00F23C2C" w:rsidR="008E3D87">
      <w:pPr>
        <w:numPr>
          <w:ilvl w:val="0"/>
          <w:numId w:val="2"/>
        </w:numPr>
        <w:jc w:val="both"/>
      </w:pPr>
      <w:r>
        <w:t xml:space="preserve">k.č.br. 3137/1, koja u naravi predstavlja pašnjak, površine 2653 m2, k.č.br. 3137/6 koja u naravi predstavlja pašnjak površine 286 m2 i k.č.br. 3137/7 koja u naravi predstavlja  pašnjak, površine 1260 m2, sve upisane u z.k.ul. broj 2133. </w:t>
      </w:r>
    </w:p>
    <w:p w:rsidRDefault="008E3D87" w:rsidP="008E3D87" w:rsidR="008E3D87">
      <w:pPr>
        <w:ind w:left="987"/>
        <w:jc w:val="both"/>
      </w:pPr>
    </w:p>
    <w:p w:rsidRDefault="00D14D45" w:rsidP="00022585" w:rsidR="003C2FA7">
      <w:pPr>
        <w:ind w:firstLine="720"/>
        <w:jc w:val="both"/>
      </w:pPr>
      <w:r w:rsidRPr="00D14D45">
        <w:t xml:space="preserve">Na </w:t>
      </w:r>
      <w:r w:rsidR="003C2FA7">
        <w:t xml:space="preserve">navedenim nekretninama uknjiženo je pravo zaloga u korist </w:t>
      </w:r>
      <w:r w:rsidR="008E3D87">
        <w:t xml:space="preserve">Privredne banke Zagreb d.d.d Zagreb </w:t>
      </w:r>
      <w:r w:rsidR="003C2FA7">
        <w:t xml:space="preserve">i Hrvatske banke za obnovu i razvitak, Zagreb. </w:t>
      </w:r>
    </w:p>
    <w:p w:rsidRDefault="00832E83" w:rsidP="00832E83" w:rsidR="00832E83" w:rsidRPr="00903C04">
      <w:pPr>
        <w:jc w:val="both"/>
      </w:pPr>
    </w:p>
    <w:p w:rsidRDefault="00832E83" w:rsidP="00022585" w:rsidR="00832E83">
      <w:pPr>
        <w:ind w:firstLine="720"/>
        <w:jc w:val="both"/>
      </w:pPr>
      <w:r w:rsidRPr="00DB5C36">
        <w:t>II</w:t>
      </w:r>
      <w:r w:rsidR="00022585">
        <w:t>.</w:t>
      </w:r>
      <w:r>
        <w:t xml:space="preserve">  </w:t>
      </w:r>
      <w:r w:rsidRPr="00903C04">
        <w:t xml:space="preserve">Zaključkom o prodaji utvrdit će se </w:t>
      </w:r>
      <w:r w:rsidR="001131A2">
        <w:t>vrijednost nekretnina te</w:t>
      </w:r>
      <w:r w:rsidRPr="00903C04">
        <w:t xml:space="preserve"> način i uvjeti</w:t>
      </w:r>
      <w:r>
        <w:t xml:space="preserve"> </w:t>
      </w:r>
      <w:r w:rsidRPr="00903C04">
        <w:t>prodaje nekretnina iz točke I</w:t>
      </w:r>
      <w:r w:rsidR="00A925EE">
        <w:t>. izreke</w:t>
      </w:r>
      <w:r w:rsidRPr="00903C04">
        <w:t xml:space="preserve"> ovog rješenja.</w:t>
      </w:r>
    </w:p>
    <w:p w:rsidRDefault="00832E83" w:rsidP="00022585" w:rsidR="00832E83" w:rsidRPr="00903C04">
      <w:pPr>
        <w:jc w:val="both"/>
      </w:pPr>
    </w:p>
    <w:p w:rsidRDefault="00832E83" w:rsidP="00022585" w:rsidR="00832E83" w:rsidRPr="00903C04">
      <w:pPr>
        <w:ind w:firstLine="720"/>
        <w:jc w:val="both"/>
      </w:pPr>
      <w:r w:rsidRPr="00DB5C36">
        <w:t>III</w:t>
      </w:r>
      <w:r w:rsidR="00022585">
        <w:t>.</w:t>
      </w:r>
      <w:r w:rsidRPr="00E0201E">
        <w:rPr>
          <w:b/>
        </w:rPr>
        <w:t xml:space="preserve"> </w:t>
      </w:r>
      <w:r w:rsidRPr="00903C04">
        <w:t>Određuje se upis zabilježbe ovog rješenja o prodaji nekretnina stečajnog</w:t>
      </w:r>
      <w:r w:rsidR="00022585">
        <w:t xml:space="preserve"> </w:t>
      </w:r>
      <w:r w:rsidRPr="00903C04">
        <w:t>dužnika u zemljišnim k</w:t>
      </w:r>
      <w:r w:rsidR="00834E54">
        <w:t>njigam</w:t>
      </w:r>
      <w:r w:rsidR="00A925EE">
        <w:t>a Općinskog suda u</w:t>
      </w:r>
      <w:r w:rsidR="003C2FA7">
        <w:t xml:space="preserve"> Rijeci</w:t>
      </w:r>
      <w:r w:rsidRPr="00903C04">
        <w:t>.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center"/>
      </w:pPr>
      <w:r w:rsidRPr="00903C04">
        <w:t>Obrazloženje</w:t>
      </w:r>
    </w:p>
    <w:p w:rsidRDefault="00832E83" w:rsidP="00832E83" w:rsidR="00832E83" w:rsidRPr="00903C04">
      <w:pPr>
        <w:jc w:val="both"/>
      </w:pPr>
    </w:p>
    <w:p w:rsidRDefault="00832E83" w:rsidP="00832E83" w:rsidR="00832E83">
      <w:pPr>
        <w:jc w:val="both"/>
      </w:pPr>
      <w:r>
        <w:tab/>
        <w:t>R</w:t>
      </w:r>
      <w:r w:rsidR="003A3AB8">
        <w:t xml:space="preserve">ješenjem ovog suda </w:t>
      </w:r>
      <w:r w:rsidR="00DF3B4A">
        <w:t xml:space="preserve">poslovni </w:t>
      </w:r>
      <w:r w:rsidR="003A3AB8">
        <w:t>broj</w:t>
      </w:r>
      <w:r w:rsidR="008E3D87">
        <w:t xml:space="preserve"> St-26/15-13 od 6. srpnja</w:t>
      </w:r>
      <w:r w:rsidR="003C2FA7">
        <w:t xml:space="preserve"> 2015. </w:t>
      </w:r>
      <w:r w:rsidRPr="00903C04">
        <w:t>otvoren je stečajni p</w:t>
      </w:r>
      <w:r>
        <w:t>ostupak nad</w:t>
      </w:r>
      <w:r w:rsidR="00DF3B4A">
        <w:t xml:space="preserve"> uvodno označenim dužnikom čiju stečajnu masu čine</w:t>
      </w:r>
      <w:r>
        <w:t xml:space="preserve"> </w:t>
      </w:r>
      <w:r w:rsidR="003C2FA7">
        <w:t xml:space="preserve">(i) </w:t>
      </w:r>
      <w:r w:rsidRPr="00903C04">
        <w:t>nekretnine koje su predmet ove prodaje.</w:t>
      </w:r>
    </w:p>
    <w:p w:rsidRDefault="003C2FA7" w:rsidP="008C1121" w:rsidR="003C2FA7">
      <w:pPr>
        <w:jc w:val="both"/>
      </w:pPr>
    </w:p>
    <w:p w:rsidRDefault="003C2FA7" w:rsidP="003C2FA7" w:rsidR="003A3AB8">
      <w:pPr>
        <w:ind w:firstLine="720"/>
        <w:jc w:val="both"/>
      </w:pPr>
      <w:r>
        <w:t xml:space="preserve">S obzirom na činjenicu da vjerovnici koji imaju razlučno pravo na navedenim nekretninama </w:t>
      </w:r>
      <w:r w:rsidR="008C1121">
        <w:t xml:space="preserve">(Privredna banka Zagreb d.d. </w:t>
      </w:r>
      <w:r w:rsidR="008C1121" w:rsidRPr="008C1121">
        <w:t xml:space="preserve">Zagreb </w:t>
      </w:r>
      <w:r>
        <w:t>i Hrvatska banka</w:t>
      </w:r>
      <w:r w:rsidRPr="003C2FA7">
        <w:t xml:space="preserve"> za obnovu i razvitak, Zagreb</w:t>
      </w:r>
      <w:r w:rsidR="008C1121">
        <w:t>)</w:t>
      </w:r>
      <w:r>
        <w:t>, nisu pokrenuli postupak ovrhe na navedenim nekretninama</w:t>
      </w:r>
      <w:r w:rsidR="00D47B2B">
        <w:t>, ispunile s</w:t>
      </w:r>
      <w:r>
        <w:t>u se pretpostavke za prodaju nekretnina</w:t>
      </w:r>
      <w:r w:rsidR="00D47B2B">
        <w:t xml:space="preserve"> u stečajnom postupku, a sukladno prijedlogu stečajnog upravitel</w:t>
      </w:r>
      <w:r>
        <w:t>ja i u skladu s odredbom čl. 247</w:t>
      </w:r>
      <w:r w:rsidR="00D47B2B">
        <w:t>. st. 1. Stečajnog zakona (</w:t>
      </w:r>
      <w:r w:rsidR="00DF3B4A">
        <w:t>„Narodne novine“ broj</w:t>
      </w:r>
      <w:r w:rsidR="00884C28">
        <w:t xml:space="preserve"> </w:t>
      </w:r>
      <w:r w:rsidR="00884C28">
        <w:lastRenderedPageBreak/>
        <w:t>71/15; dalje: SZ</w:t>
      </w:r>
      <w:r w:rsidR="003A3AB8">
        <w:t>)</w:t>
      </w:r>
      <w:r w:rsidR="00884C28">
        <w:t xml:space="preserve"> koja se odredba u ovom slučaju primje</w:t>
      </w:r>
      <w:r w:rsidR="00316293">
        <w:t>njuje temeljem odredbe čl 441. st. 1. i 2. SZ-a.</w:t>
      </w:r>
      <w:r w:rsidR="00D47B2B">
        <w:t xml:space="preserve"> </w:t>
      </w:r>
    </w:p>
    <w:p w:rsidRDefault="00832E83" w:rsidP="00832E83" w:rsidR="00832E83" w:rsidRPr="00903C04">
      <w:pPr>
        <w:jc w:val="both"/>
      </w:pPr>
    </w:p>
    <w:p w:rsidRDefault="005136E3" w:rsidP="00832E83" w:rsidR="00832E83">
      <w:pPr>
        <w:ind w:firstLine="708"/>
        <w:jc w:val="both"/>
      </w:pPr>
      <w:r>
        <w:t xml:space="preserve">Slijedom navedenog, </w:t>
      </w:r>
      <w:r w:rsidR="00832E83" w:rsidRPr="00903C04">
        <w:t>temeljem odredbe čl.</w:t>
      </w:r>
      <w:r w:rsidR="006D658A">
        <w:t xml:space="preserve"> </w:t>
      </w:r>
      <w:r w:rsidR="00884C28">
        <w:t xml:space="preserve">247. </w:t>
      </w:r>
      <w:r w:rsidR="00316293">
        <w:t>st. 1.</w:t>
      </w:r>
      <w:r w:rsidR="00884C28">
        <w:t xml:space="preserve"> i 2. SZ-a </w:t>
      </w:r>
      <w:r w:rsidR="00832E83" w:rsidRPr="00903C04">
        <w:t>odlučeno</w:t>
      </w:r>
      <w:r w:rsidR="00884C28">
        <w:t xml:space="preserve"> je</w:t>
      </w:r>
      <w:r w:rsidR="00832E83" w:rsidRPr="00903C04">
        <w:t xml:space="preserve"> kao u izreci ovog rješenja.</w:t>
      </w:r>
    </w:p>
    <w:p w:rsidRDefault="00022585" w:rsidP="00832E83" w:rsidR="00022585" w:rsidRPr="00903C04">
      <w:pPr>
        <w:ind w:firstLine="708"/>
        <w:jc w:val="both"/>
      </w:pPr>
    </w:p>
    <w:p w:rsidRDefault="00832E83" w:rsidP="00832E83" w:rsidR="00832E83" w:rsidRPr="00903C04">
      <w:pPr>
        <w:jc w:val="both"/>
      </w:pPr>
      <w:r w:rsidRPr="00903C04">
        <w:tab/>
        <w:t xml:space="preserve">Zaključkom o prodaji odredit </w:t>
      </w:r>
      <w:r>
        <w:t xml:space="preserve">će se vrijednost nekretnina, </w:t>
      </w:r>
      <w:r w:rsidRPr="00903C04">
        <w:t xml:space="preserve">način i uvjeti  prodaje sukladno </w:t>
      </w:r>
      <w:r w:rsidR="006D658A">
        <w:t xml:space="preserve">odredbi </w:t>
      </w:r>
      <w:r w:rsidR="00884C28">
        <w:t>čl. 247. st. 3</w:t>
      </w:r>
      <w:r w:rsidRPr="00903C04">
        <w:t>. SZ.</w:t>
      </w:r>
    </w:p>
    <w:p w:rsidRDefault="00832E83" w:rsidP="00832E83" w:rsidR="00832E83" w:rsidRPr="00903C04">
      <w:pPr>
        <w:ind w:left="360"/>
        <w:jc w:val="both"/>
      </w:pPr>
    </w:p>
    <w:p w:rsidRDefault="00D14D45" w:rsidP="00832E83" w:rsidR="00832E83" w:rsidRPr="00903C04">
      <w:pPr>
        <w:jc w:val="center"/>
      </w:pPr>
      <w:r>
        <w:t>U Rijeci</w:t>
      </w:r>
      <w:r w:rsidR="00832E83" w:rsidRPr="00903C04">
        <w:rPr>
          <w:b/>
        </w:rPr>
        <w:t xml:space="preserve"> </w:t>
      </w:r>
      <w:r w:rsidR="008C1121">
        <w:t>25. siječnja 2016</w:t>
      </w:r>
      <w:r w:rsidR="003A3AB8">
        <w:t>.</w:t>
      </w:r>
    </w:p>
    <w:p w:rsidRDefault="00832E83" w:rsidP="00832E83" w:rsidR="00832E83" w:rsidRPr="00903C04">
      <w:pPr>
        <w:jc w:val="both"/>
      </w:pPr>
      <w:r>
        <w:t xml:space="preserve"> </w:t>
      </w:r>
    </w:p>
    <w:p w:rsidRDefault="006D658A" w:rsidP="00832E83" w:rsidR="00832E8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22585">
        <w:t xml:space="preserve">               </w:t>
      </w:r>
      <w:r>
        <w:t>S</w:t>
      </w:r>
      <w:r w:rsidR="00022585">
        <w:t>tečajna sutkinja</w:t>
      </w:r>
    </w:p>
    <w:p w:rsidRDefault="003A3AB8" w:rsidP="00832E83" w:rsidR="003A3AB8" w:rsidRPr="00903C04">
      <w:pPr>
        <w:jc w:val="both"/>
      </w:pPr>
      <w:r>
        <w:t xml:space="preserve">                                                                                             </w:t>
      </w:r>
      <w:r w:rsidR="006D658A">
        <w:t xml:space="preserve">      </w:t>
      </w:r>
      <w:r w:rsidR="00022585">
        <w:t xml:space="preserve">             </w:t>
      </w:r>
      <w:r w:rsidR="006D658A">
        <w:t>Ema Brdovčak</w:t>
      </w:r>
    </w:p>
    <w:p w:rsidRDefault="00832E83" w:rsidP="00832E83" w:rsidR="00832E83" w:rsidRPr="00903C04">
      <w:pPr>
        <w:jc w:val="both"/>
      </w:pPr>
      <w:r w:rsidRPr="00903C04">
        <w:t xml:space="preserve">                                                                                                       </w:t>
      </w:r>
      <w:r w:rsidR="003A3AB8">
        <w:tab/>
        <w:t xml:space="preserve"> 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  <w:rPr>
          <w:b/>
        </w:rPr>
      </w:pPr>
    </w:p>
    <w:p w:rsidRDefault="00022585" w:rsidP="00832E83" w:rsidR="00022585">
      <w:pPr>
        <w:jc w:val="both"/>
      </w:pPr>
    </w:p>
    <w:p w:rsidRDefault="00022585" w:rsidP="00832E83" w:rsidR="00022585">
      <w:pPr>
        <w:jc w:val="both"/>
      </w:pPr>
    </w:p>
    <w:p w:rsidRDefault="00832E83" w:rsidP="00832E83" w:rsidR="00832E83" w:rsidRPr="00903C04">
      <w:pPr>
        <w:jc w:val="both"/>
      </w:pPr>
      <w:r w:rsidRPr="00903C04">
        <w:t>UPUTA O PRAVNOM LIJEKU:</w:t>
      </w:r>
    </w:p>
    <w:p w:rsidRDefault="00832E83" w:rsidP="00022585" w:rsidR="00832E83" w:rsidRPr="00903C04">
      <w:pPr>
        <w:ind w:firstLine="720"/>
        <w:jc w:val="both"/>
      </w:pPr>
      <w:r w:rsidRPr="00903C04">
        <w:t xml:space="preserve">Protiv ovog rješenja </w:t>
      </w:r>
      <w:r w:rsidR="00884C28">
        <w:t xml:space="preserve">stečajni upravitelj i razlučni vjerovnici mogu podnijeti žalbu. </w:t>
      </w:r>
      <w:r w:rsidRPr="00903C04">
        <w:t>Žalba se podn</w:t>
      </w:r>
      <w:r>
        <w:t xml:space="preserve">osi ovom sudu u 3 primjerka </w:t>
      </w:r>
      <w:r w:rsidRPr="00903C04">
        <w:t>roku od 8 dana od dana dostave rješenja</w:t>
      </w:r>
      <w:r w:rsidR="00847BBD">
        <w:t>, a o žalbi odlučuje Visoki trgovački sud Republike Hrvatske</w:t>
      </w:r>
      <w:r w:rsidRPr="00903C04">
        <w:t xml:space="preserve">.  </w:t>
      </w:r>
    </w:p>
    <w:p w:rsidRDefault="00832E83" w:rsidP="00832E83" w:rsidR="00832E83">
      <w:pPr>
        <w:jc w:val="both"/>
      </w:pPr>
    </w:p>
    <w:p w:rsidRDefault="002D2B66" w:rsidP="00832E83" w:rsidR="002D2B66">
      <w:pPr>
        <w:jc w:val="both"/>
      </w:pPr>
    </w:p>
    <w:p w:rsidRDefault="002D2B66" w:rsidP="00832E83" w:rsidR="002D2B66" w:rsidRPr="00903C04">
      <w:pPr>
        <w:jc w:val="both"/>
      </w:pPr>
    </w:p>
    <w:p w:rsidRDefault="00022585" w:rsidP="00832E83" w:rsidR="00022585">
      <w:pPr>
        <w:jc w:val="both"/>
      </w:pPr>
    </w:p>
    <w:p w:rsidRDefault="00832E83" w:rsidP="00832E83" w:rsidR="00832E83" w:rsidRPr="00903C04">
      <w:pPr>
        <w:jc w:val="both"/>
      </w:pPr>
      <w:r w:rsidRPr="00903C04">
        <w:t>DNA:</w:t>
      </w:r>
    </w:p>
    <w:p w:rsidRDefault="00847BBD" w:rsidP="00847BBD" w:rsidR="00832E83">
      <w:pPr>
        <w:tabs>
          <w:tab w:pos="720" w:val="left"/>
        </w:tabs>
        <w:jc w:val="both"/>
      </w:pPr>
      <w:r>
        <w:t xml:space="preserve">1. </w:t>
      </w:r>
      <w:r w:rsidR="00832E83" w:rsidRPr="00903C04">
        <w:t>stečajni upravitelj</w:t>
      </w:r>
    </w:p>
    <w:p w:rsidRDefault="00E557A7" w:rsidP="00884C28" w:rsidR="00832E83" w:rsidRPr="00903C04">
      <w:pPr>
        <w:tabs>
          <w:tab w:pos="720" w:val="left"/>
        </w:tabs>
        <w:jc w:val="both"/>
      </w:pPr>
      <w:r>
        <w:t xml:space="preserve">2. </w:t>
      </w:r>
      <w:r w:rsidR="00884C28">
        <w:t xml:space="preserve">razlučni vjerovnici HBOR i </w:t>
      </w:r>
      <w:r w:rsidR="008C1121">
        <w:t>PBZ d.d. Zagreb</w:t>
      </w:r>
    </w:p>
    <w:p w:rsidRDefault="00884C28" w:rsidP="00832E83" w:rsidR="00E557A7">
      <w:pPr>
        <w:tabs>
          <w:tab w:pos="720" w:val="left"/>
        </w:tabs>
        <w:jc w:val="both"/>
      </w:pPr>
      <w:r>
        <w:t>3. e- oglasna ploča</w:t>
      </w:r>
    </w:p>
    <w:p w:rsidRDefault="00D17129" w:rsidP="00832E83" w:rsidR="00D17129" w:rsidRPr="00903C04">
      <w:pPr>
        <w:tabs>
          <w:tab w:pos="720" w:val="left"/>
        </w:tabs>
        <w:jc w:val="both"/>
      </w:pPr>
      <w:r>
        <w:t>4. kal. 20 dana</w:t>
      </w:r>
    </w:p>
    <w:p w:rsidRDefault="00B639DE" w:rsidR="00B639DE"/>
    <w:sectPr w:rsidSect="00022585" w:rsidR="00B639DE">
      <w:headerReference w:type="even" r:id="rId9"/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0F2A" w:rsidR="002A0F2A">
      <w:r>
        <w:separator/>
      </w:r>
    </w:p>
  </w:endnote>
  <w:endnote w:id="0" w:type="continuationSeparator">
    <w:p w:rsidRDefault="002A0F2A" w:rsidR="002A0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0F2A" w:rsidR="002A0F2A">
      <w:r>
        <w:separator/>
      </w:r>
    </w:p>
  </w:footnote>
  <w:footnote w:id="0" w:type="continuationSeparator">
    <w:p w:rsidRDefault="002A0F2A" w:rsidR="002A0F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585" w:rsidP="00022585" w:rsidR="006D658A" w:rsidRPr="00022585">
    <w:pPr>
      <w:pStyle w:val="Zaglavlje"/>
      <w:jc w:val="right"/>
    </w:pPr>
    <w:r w:rsidRPr="00022585">
      <w:t>8 St-26/15-28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044912"/>
    <w:multiLevelType w:val="hybridMultilevel"/>
    <w:tmpl w:val="F6A6F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98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022585"/>
    <w:rsid w:val="000472D8"/>
    <w:rsid w:val="001131A2"/>
    <w:rsid w:val="001740B6"/>
    <w:rsid w:val="001F1413"/>
    <w:rsid w:val="00214973"/>
    <w:rsid w:val="00272BF7"/>
    <w:rsid w:val="002A0F2A"/>
    <w:rsid w:val="002D2B66"/>
    <w:rsid w:val="00316293"/>
    <w:rsid w:val="00385D76"/>
    <w:rsid w:val="003A3AB8"/>
    <w:rsid w:val="003C2FA7"/>
    <w:rsid w:val="004B7F3F"/>
    <w:rsid w:val="004E5469"/>
    <w:rsid w:val="004F022B"/>
    <w:rsid w:val="005136E3"/>
    <w:rsid w:val="00534082"/>
    <w:rsid w:val="00630E9A"/>
    <w:rsid w:val="0067189A"/>
    <w:rsid w:val="006D658A"/>
    <w:rsid w:val="006E4442"/>
    <w:rsid w:val="00730999"/>
    <w:rsid w:val="00756168"/>
    <w:rsid w:val="007A6843"/>
    <w:rsid w:val="007B3F07"/>
    <w:rsid w:val="00832E83"/>
    <w:rsid w:val="00834E54"/>
    <w:rsid w:val="00847BBD"/>
    <w:rsid w:val="00884C28"/>
    <w:rsid w:val="008B05F8"/>
    <w:rsid w:val="008C1121"/>
    <w:rsid w:val="008E3D87"/>
    <w:rsid w:val="00930E2A"/>
    <w:rsid w:val="00944383"/>
    <w:rsid w:val="0099727D"/>
    <w:rsid w:val="00A925EE"/>
    <w:rsid w:val="00B37A08"/>
    <w:rsid w:val="00B639DE"/>
    <w:rsid w:val="00BD6F4D"/>
    <w:rsid w:val="00BE6E68"/>
    <w:rsid w:val="00C70DA6"/>
    <w:rsid w:val="00D14D45"/>
    <w:rsid w:val="00D17129"/>
    <w:rsid w:val="00D47B2B"/>
    <w:rsid w:val="00D72A18"/>
    <w:rsid w:val="00DB06B8"/>
    <w:rsid w:val="00DF3B4A"/>
    <w:rsid w:val="00E42123"/>
    <w:rsid w:val="00E557A7"/>
    <w:rsid w:val="00F23C2C"/>
    <w:rsid w:val="00F27FC7"/>
    <w:rsid w:val="00FE0890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rsid w:val="000225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25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2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12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12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12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12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rsid w:val="000225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25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2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1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12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12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12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PAVLETIĆ V &amp; M d.o.o.  Rijeka</izvorni_sadrzaj>
    <derivirana_varijabla naziv="DomainObject.Predmet.ProtustrankaFormated_1">  PAVLETIĆ V &amp; M d.o.o.  Rijeka</derivirana_varijabla>
  </DomainObject.Predmet.ProtustrankaFormated>
  <DomainObject.Predmet.ProtustrankaFormatedOIB>
    <izvorni_sadrzaj>  PAVLETIĆ V &amp; M d.o.o.  Rijeka, OIB 27557884699</izvorni_sadrzaj>
    <derivirana_varijabla naziv="DomainObject.Predmet.ProtustrankaFormatedOIB_1">  PAVLETIĆ V &amp; M d.o.o.  Rijeka, OIB 27557884699</derivirana_varijabla>
  </DomainObject.Predmet.ProtustrankaFormatedOIB>
  <DomainObject.Predmet.ProtustrankaFormatedWithAdress>
    <izvorni_sadrzaj> PAVLETIĆ V &amp; M d.o.o.  Rijeka, Riva Boduli 1, 51000 Rijeka</izvorni_sadrzaj>
    <derivirana_varijabla naziv="DomainObject.Predmet.ProtustrankaFormatedWithAdress_1"> PAVLETIĆ V &amp; M d.o.o.  Rijeka, Riva Boduli 1, 51000 Rijeka</derivirana_varijabla>
  </DomainObject.Predmet.ProtustrankaFormatedWithAdress>
  <DomainObject.Predmet.ProtustrankaFormatedWithAdressOIB>
    <izvorni_sadrzaj> PAVLETIĆ V &amp; M d.o.o.  Rijeka, OIB 27557884699, Riva Boduli 1, 51000 Rijeka</izvorni_sadrzaj>
    <derivirana_varijabla naziv="DomainObject.Predmet.ProtustrankaFormatedWithAdressOIB_1"> PAVLETIĆ V &amp; M d.o.o.  Rijeka, OIB 27557884699, Riva Boduli 1, 51000 Rijeka</derivirana_varijabla>
  </DomainObject.Predmet.ProtustrankaFormatedWithAdressOIB>
  <DomainObject.Predmet.ProtustrankaWithAdress>
    <izvorni_sadrzaj>PAVLETIĆ V &amp; M d.o.o.  Rijeka Riva Boduli 1, 51000 Rijeka</izvorni_sadrzaj>
    <derivirana_varijabla naziv="DomainObject.Predmet.ProtustrankaWithAdress_1">PAVLETIĆ V &amp; M d.o.o.  Rijeka Riva Boduli 1, 51000 Rijeka</derivirana_varijabla>
  </DomainObject.Predmet.ProtustrankaWithAdress>
  <DomainObject.Predmet.ProtustrankaWithAdressOIB>
    <izvorni_sadrzaj>PAVLETIĆ V &amp; M d.o.o.  Rijeka, OIB 27557884699, Riva Boduli 1, 51000 Rijeka</izvorni_sadrzaj>
    <derivirana_varijabla naziv="DomainObject.Predmet.ProtustrankaWithAdressOIB_1">PAVLETIĆ V &amp; M d.o.o.  Rijeka, OIB 27557884699, Riva Boduli 1, 51000 Rijeka</derivirana_varijabla>
  </DomainObject.Predmet.ProtustrankaWithAdressOIB>
  <DomainObject.Predmet.ProtustrankaNazivFormated>
    <izvorni_sadrzaj>PAVLETIĆ V &amp; M d.o.o.  Rijeka</izvorni_sadrzaj>
    <derivirana_varijabla naziv="DomainObject.Predmet.ProtustrankaNazivFormated_1">PAVLETIĆ V &amp; M d.o.o.  Rijeka</derivirana_varijabla>
  </DomainObject.Predmet.ProtustrankaNazivFormated>
  <DomainObject.Predmet.ProtustrankaNazivFormatedOIB>
    <izvorni_sadrzaj>PAVLETIĆ V &amp; M d.o.o.  Rijeka, OIB 27557884699</izvorni_sadrzaj>
    <derivirana_varijabla naziv="DomainObject.Predmet.ProtustrankaNazivFormatedOIB_1">PAVLETIĆ V &amp; M d.o.o.  Rijeka, OIB 27557884699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BARIĆ ČABRO  Matulji</izvorni_sadrzaj>
    <derivirana_varijabla naziv="DomainObject.Predmet.StrankaFormated_1">  SNJEŽANA BARIĆ ČABRO  Matulji</derivirana_varijabla>
  </DomainObject.Predmet.StrankaFormated>
  <DomainObject.Predmet.StrankaFormatedOIB>
    <izvorni_sadrzaj>  SNJEŽANA BARIĆ ČABRO  Matulji, OIB 91537902283</izvorni_sadrzaj>
    <derivirana_varijabla naziv="DomainObject.Predmet.StrankaFormatedOIB_1">  SNJEŽANA BARIĆ ČABRO  Matulji, OIB 91537902283</derivirana_varijabla>
  </DomainObject.Predmet.StrankaFormatedOIB>
  <DomainObject.Predmet.StrankaFormatedWithAdress>
    <izvorni_sadrzaj> SNJEŽANA BARIĆ ČABRO  Matulji, Put Rubeševo 1, 51211 Matulji</izvorni_sadrzaj>
    <derivirana_varijabla naziv="DomainObject.Predmet.StrankaFormatedWithAdress_1"> SNJEŽANA BARIĆ ČABRO  Matulji, Put Rubeševo 1, 51211 Matulji</derivirana_varijabla>
  </DomainObject.Predmet.StrankaFormatedWithAdress>
  <DomainObject.Predmet.StrankaFormatedWithAdressOIB>
    <izvorni_sadrzaj> SNJEŽANA BARIĆ ČABRO  Matulji, OIB 91537902283, Put Rubeševo 1, 51211 Matulji</izvorni_sadrzaj>
    <derivirana_varijabla naziv="DomainObject.Predmet.StrankaFormatedWithAdressOIB_1"> SNJEŽANA BARIĆ ČABRO  Matulji, OIB 91537902283, Put Rubeševo 1, 51211 Matulji</derivirana_varijabla>
  </DomainObject.Predmet.StrankaFormatedWithAdressOIB>
  <DomainObject.Predmet.StrankaWithAdress>
    <izvorni_sadrzaj>SNJEŽANA BARIĆ ČABRO  Matulji Put Rubeševo 1,51211 Matulji</izvorni_sadrzaj>
    <derivirana_varijabla naziv="DomainObject.Predmet.StrankaWithAdress_1">SNJEŽANA BARIĆ ČABRO  Matulji Put Rubeševo 1,51211 Matulji</derivirana_varijabla>
  </DomainObject.Predmet.StrankaWithAdress>
  <DomainObject.Predmet.StrankaWithAdressOIB>
    <izvorni_sadrzaj>SNJEŽANA BARIĆ ČABRO  Matulji, OIB 91537902283, Put Rubeševo 1,51211 Matulji</izvorni_sadrzaj>
    <derivirana_varijabla naziv="DomainObject.Predmet.StrankaWithAdressOIB_1">SNJEŽANA BARIĆ ČABRO  Matulji, OIB 91537902283, Put Rubeševo 1,51211 Matulji</derivirana_varijabla>
  </DomainObject.Predmet.StrankaWithAdressOIB>
  <DomainObject.Predmet.StrankaNazivFormated>
    <izvorni_sadrzaj>SNJEŽANA BARIĆ ČABRO  Matulji</izvorni_sadrzaj>
    <derivirana_varijabla naziv="DomainObject.Predmet.StrankaNazivFormated_1">SNJEŽANA BARIĆ ČABRO  Matulji</derivirana_varijabla>
  </DomainObject.Predmet.StrankaNazivFormated>
  <DomainObject.Predmet.StrankaNazivFormatedOIB>
    <izvorni_sadrzaj>SNJEŽANA BARIĆ ČABRO  Matulji, OIB 91537902283</izvorni_sadrzaj>
    <derivirana_varijabla naziv="DomainObject.Predmet.StrankaNazivFormatedOIB_1">SNJEŽANA BARIĆ ČABRO  Matulji,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SNJEŽANA BARIĆ ČABRO  Matulji</item>
    </izvorni_sadrzaj>
    <derivirana_varijabla naziv="DomainObject.Predmet.StrankaListFormated_1">
      <item>SNJEŽANA BARIĆ ČABRO  Matulji</item>
    </derivirana_varijabla>
  </DomainObject.Predmet.StrankaListFormated>
  <DomainObject.Predmet.StrankaListFormatedOIB>
    <izvorni_sadrzaj>
      <item>SNJEŽANA BARIĆ ČABRO  Matulji, OIB 91537902283</item>
    </izvorni_sadrzaj>
    <derivirana_varijabla naziv="DomainObject.Predmet.StrankaListFormatedOIB_1">
      <item>SNJEŽANA BARIĆ ČABRO  Matulji, OIB 91537902283</item>
    </derivirana_varijabla>
  </DomainObject.Predmet.StrankaListFormatedOIB>
  <DomainObject.Predmet.StrankaListFormatedWithAdress>
    <izvorni_sadrzaj>
      <item>SNJEŽANA BARIĆ ČABRO  Matulji, Put Rubeševo 1, 51211 Matulji</item>
    </izvorni_sadrzaj>
    <derivirana_varijabla naziv="DomainObject.Predmet.StrankaListFormatedWithAdress_1">
      <item>SNJEŽANA BARIĆ ČABRO  Matulji, Put Rubeševo 1, 51211 Matulji</item>
    </derivirana_varijabla>
  </DomainObject.Predmet.StrankaListFormatedWithAdress>
  <DomainObject.Predmet.StrankaListFormatedWithAdressOIB>
    <izvorni_sadrzaj>
      <item>SNJEŽANA BARIĆ ČABRO  Matulji, OIB 91537902283, Put Rubeševo 1, 51211 Matulji</item>
    </izvorni_sadrzaj>
    <derivirana_varijabla naziv="DomainObject.Predmet.StrankaListFormatedWithAdressOIB_1">
      <item>SNJEŽANA BARIĆ ČABRO  Matulji, OIB 91537902283, Put Rubeševo 1, 51211 Matulji</item>
    </derivirana_varijabla>
  </DomainObject.Predmet.StrankaListFormatedWithAdressOIB>
  <DomainObject.Predmet.StrankaListNazivFormated>
    <izvorni_sadrzaj>
      <item>SNJEŽANA BARIĆ ČABRO  Matulji</item>
    </izvorni_sadrzaj>
    <derivirana_varijabla naziv="DomainObject.Predmet.StrankaListNazivFormated_1">
      <item>SNJEŽANA BARIĆ ČABRO  Matulji</item>
    </derivirana_varijabla>
  </DomainObject.Predmet.StrankaListNazivFormated>
  <DomainObject.Predmet.StrankaListNazivFormatedOIB>
    <izvorni_sadrzaj>
      <item>SNJEŽANA BARIĆ ČABRO  Matulji, OIB 91537902283</item>
    </izvorni_sadrzaj>
    <derivirana_varijabla naziv="DomainObject.Predmet.StrankaListNazivFormatedOIB_1">
      <item>SNJEŽANA BARIĆ ČABRO  Matulji, OIB 91537902283</item>
    </derivirana_varijabla>
  </DomainObject.Predmet.StrankaListNazivFormatedOIB>
  <DomainObject.Predmet.ProtuStrankaListFormated>
    <izvorni_sadrzaj>
      <item>PAVLETIĆ V &amp; M d.o.o.  Rijeka</item>
    </izvorni_sadrzaj>
    <derivirana_varijabla naziv="DomainObject.Predmet.ProtuStrankaListFormated_1">
      <item>PAVLETIĆ V &amp; M d.o.o.  Rijeka</item>
    </derivirana_varijabla>
  </DomainObject.Predmet.ProtuStrankaListFormated>
  <DomainObject.Predmet.ProtuStrankaListFormatedOIB>
    <izvorni_sadrzaj>
      <item>PAVLETIĆ V &amp; M d.o.o.  Rijeka, OIB 27557884699</item>
    </izvorni_sadrzaj>
    <derivirana_varijabla naziv="DomainObject.Predmet.ProtuStrankaListFormatedOIB_1">
      <item>PAVLETIĆ V &amp; M d.o.o.  Rijeka, OIB 27557884699</item>
    </derivirana_varijabla>
  </DomainObject.Predmet.ProtuStrankaListFormatedOIB>
  <DomainObject.Predmet.ProtuStrankaListFormatedWithAdress>
    <izvorni_sadrzaj>
      <item>PAVLETIĆ V &amp; M d.o.o.  Rijeka, Riva Boduli 1, 51000 Rijeka</item>
    </izvorni_sadrzaj>
    <derivirana_varijabla naziv="DomainObject.Predmet.ProtuStrankaListFormatedWithAdress_1">
      <item>PAVLETIĆ V &amp; M d.o.o.  Rijeka, Riva Boduli 1, 51000 Rijeka</item>
    </derivirana_varijabla>
  </DomainObject.Predmet.ProtuStrankaListFormatedWithAdress>
  <DomainObject.Predmet.ProtuStrankaListFormatedWithAdressOIB>
    <izvorni_sadrzaj>
      <item>PAVLETIĆ V &amp; M d.o.o.  Rijeka, OIB 27557884699, Riva Boduli 1, 51000 Rijeka</item>
    </izvorni_sadrzaj>
    <derivirana_varijabla naziv="DomainObject.Predmet.ProtuStrankaListFormatedWithAdressOIB_1">
      <item>PAVLETIĆ V &amp; M d.o.o.  Rijeka, OIB 27557884699, Riva Boduli 1, 51000 Rijeka</item>
    </derivirana_varijabla>
  </DomainObject.Predmet.ProtuStrankaListFormatedWithAdressOIB>
  <DomainObject.Predmet.ProtuStrankaListNazivFormated>
    <izvorni_sadrzaj>
      <item>PAVLETIĆ V &amp; M d.o.o.  Rijeka</item>
    </izvorni_sadrzaj>
    <derivirana_varijabla naziv="DomainObject.Predmet.ProtuStrankaListNazivFormated_1">
      <item>PAVLETIĆ V &amp; M d.o.o.  Rijeka</item>
    </derivirana_varijabla>
  </DomainObject.Predmet.ProtuStrankaListNazivFormated>
  <DomainObject.Predmet.ProtuStrankaListNazivFormatedOIB>
    <izvorni_sadrzaj>
      <item>PAVLETIĆ V &amp; M d.o.o.  Rijeka, OIB 27557884699</item>
    </izvorni_sadrzaj>
    <derivirana_varijabla naziv="DomainObject.Predmet.ProtuStrankaListNazivFormatedOIB_1">
      <item>PAVLETIĆ V &amp; M d.o.o.  Rijeka, OIB 27557884699</item>
    </derivirana_varijabla>
  </DomainObject.Predmet.ProtuStrankaListNazivFormatedOIB>
  <DomainObject.Predmet.OstaliListFormated>
    <izvorni_sadrzaj>
      <item>Marin Pavletić</item>
      <item>Andrej Sablić</item>
    </izvorni_sadrzaj>
    <derivirana_varijabla naziv="DomainObject.Predmet.OstaliListFormated_1">
      <item>Marin Pavletić</item>
      <item>Andrej Sablić</item>
    </derivirana_varijabla>
  </DomainObject.Predmet.OstaliListFormated>
  <DomainObject.Predmet.OstaliListFormatedOIB>
    <izvorni_sadrzaj>
      <item>Marin Pavletić</item>
      <item>Andrej Sablić, OIB 53418504315</item>
    </izvorni_sadrzaj>
    <derivirana_varijabla naziv="DomainObject.Predmet.OstaliListFormatedOIB_1">
      <item>Marin Pavletić</item>
      <item>Andrej Sablić, OIB 53418504315</item>
    </derivirana_varijabla>
  </DomainObject.Predmet.OstaliListFormatedOIB>
  <DomainObject.Predmet.OstaliListFormatedWithAdress>
    <izvorni_sadrzaj>
      <item>Marin Pavletić, Riva Boduli 1, 51000 Rijeka</item>
      <item>Andrej Sablić, E. Kumičića 41, 51000 Rijeka</item>
    </izvorni_sadrzaj>
    <derivirana_varijabla naziv="DomainObject.Predmet.OstaliListFormatedWithAdress_1">
      <item>Marin Pavletić, Riva Boduli 1, 51000 Rijeka</item>
      <item>Andrej Sablić, E. Kumičića 41, 51000 Rijeka</item>
    </derivirana_varijabla>
  </DomainObject.Predmet.OstaliListFormatedWithAdress>
  <DomainObject.Predmet.OstaliListFormatedWithAdressOIB>
    <izvorni_sadrzaj>
      <item>Marin Pavletić, Riva Boduli 1, 51000 Rijeka</item>
      <item>Andrej Sablić, OIB 53418504315, E. Kumičića 41, 51000 Rijeka</item>
    </izvorni_sadrzaj>
    <derivirana_varijabla naziv="DomainObject.Predmet.OstaliListFormatedWithAdressOIB_1">
      <item>Marin Pavletić, Riva Boduli 1, 51000 Rijeka</item>
      <item>Andrej Sablić, OIB 53418504315, E. Kumičića 41, 51000 Rijeka</item>
    </derivirana_varijabla>
  </DomainObject.Predmet.OstaliListFormatedWithAdressOIB>
  <DomainObject.Predmet.OstaliListNazivFormated>
    <izvorni_sadrzaj>
      <item>Marin Pavletić</item>
      <item>Andrej Sablić</item>
    </izvorni_sadrzaj>
    <derivirana_varijabla naziv="DomainObject.Predmet.OstaliListNazivFormated_1">
      <item>Marin Pavletić</item>
      <item>Andrej Sablić</item>
    </derivirana_varijabla>
  </DomainObject.Predmet.OstaliListNazivFormated>
  <DomainObject.Predmet.OstaliListNazivFormatedOIB>
    <izvorni_sadrzaj>
      <item>Marin Pavletić</item>
      <item>Andrej Sablić, OIB 53418504315</item>
    </izvorni_sadrzaj>
    <derivirana_varijabla naziv="DomainObject.Predmet.OstaliListNazivFormatedOIB_1">
      <item>Marin Pavletić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BARIĆ ČABRO  Matulji</izvorni_sadrzaj>
    <derivirana_varijabla naziv="DomainObject.Predmet.StrankaIDrugi_1">SNJEŽANA BARIĆ ČABRO  Matulji</derivirana_varijabla>
  </DomainObject.Predmet.StrankaIDrugi>
  <DomainObject.Predmet.ProtustrankaIDrugi>
    <izvorni_sadrzaj>PAVLETIĆ V &amp; M d.o.o.  Rijeka</izvorni_sadrzaj>
    <derivirana_varijabla naziv="DomainObject.Predmet.ProtustrankaIDrugi_1">PAVLETIĆ V &amp; M d.o.o.  Rijeka</derivirana_varijabla>
  </DomainObject.Predmet.ProtustrankaIDrugi>
  <DomainObject.Predmet.StrankaIDrugiAdressOIB>
    <izvorni_sadrzaj>SNJEŽANA BARIĆ ČABRO  Matulji, OIB 91537902283, Put Rubeševo 1, 51211 Matulji</izvorni_sadrzaj>
    <derivirana_varijabla naziv="DomainObject.Predmet.StrankaIDrugiAdressOIB_1">SNJEŽANA BARIĆ ČABRO  Matulji, OIB 91537902283, Put Rubeševo 1, 51211 Matulji</derivirana_varijabla>
  </DomainObject.Predmet.StrankaIDrugiAdressOIB>
  <DomainObject.Predmet.ProtustrankaIDrugiAdressOIB>
    <izvorni_sadrzaj>PAVLETIĆ V &amp; M d.o.o.  Rijeka, OIB 27557884699, Riva Boduli 1, 51000 Rijeka</izvorni_sadrzaj>
    <derivirana_varijabla naziv="DomainObject.Predmet.ProtustrankaIDrugiAdressOIB_1">PAVLETIĆ V &amp; M d.o.o.  Rijeka, OIB 27557884699,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BARIĆ ČABRO  Matulji</item>
      <item>PAVLETIĆ V &amp; M d.o.o.  Rijeka</item>
      <item>Marin Pavletić</item>
      <item>Andrej Sablić</item>
    </izvorni_sadrzaj>
    <derivirana_varijabla naziv="DomainObject.Predmet.SudioniciListNaziv_1">
      <item>SNJEŽANA BARIĆ ČABRO  Matulji</item>
      <item>PAVLETIĆ V &amp; M d.o.o.  Rijeka</item>
      <item>Marin Pavletić</item>
      <item>Andrej Sablić</item>
    </derivirana_varijabla>
  </DomainObject.Predmet.SudioniciListNaziv>
  <DomainObject.Predmet.SudioniciListAdressOIB>
    <izvorni_sadrzaj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</izvorni_sadrzaj>
    <derivirana_varijabla naziv="DomainObject.Predmet.SudioniciListAdressOIB_1"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27557884699</item>
      <item>, OIB null</item>
      <item>, OIB 53418504315</item>
    </izvorni_sadrzaj>
    <derivirana_varijabla naziv="DomainObject.Predmet.SudioniciListNazivOIB_1">
      <item>, OIB 91537902283</item>
      <item>, OIB 27557884699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449</properties:Words>
  <properties:Characters>2289</properties:Characters>
  <properties:Lines>81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2016-01-25T12:01:00Z</dcterms:created>
  <dc:creator>nmarkovic</dc:creator>
  <cp:lastModifiedBy>Renata Valić</cp:lastModifiedBy>
  <cp:lastPrinted>2016-01-25T11:56:00Z</cp:lastPrinted>
  <dcterms:modified xmlns:xsi="http://www.w3.org/2001/XMLSchema-instance" xsi:type="dcterms:W3CDTF">2016-01-25T12:01:00Z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