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ddf7" w14:paraId="97dddf7" w:rsidRDefault="000C4F1A" w:rsidP="000C4F1A" w:rsidR="000C4F1A">
      <w:pPr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4F1A" w:rsidP="000C4F1A" w:rsidR="000C4F1A">
      <w:r>
        <w:t xml:space="preserve">  Republika Hrvatska</w:t>
      </w:r>
    </w:p>
    <w:p w:rsidRDefault="000C4F1A" w:rsidP="000C4F1A" w:rsidR="000C4F1A">
      <w:r>
        <w:t>Trgovački sud u Osijeku</w:t>
      </w:r>
    </w:p>
    <w:p w:rsidRDefault="000C4F1A" w:rsidP="000C4F1A" w:rsidR="00DA0162">
      <w:r>
        <w:t xml:space="preserve">  Osijek, Zagrebačka 2</w:t>
      </w:r>
    </w:p>
    <w:p w:rsidRDefault="0090199F" w:rsidP="000C4F1A" w:rsidR="0090199F"/>
    <w:p w:rsidRDefault="00E95BDC" w:rsidP="000C4F1A" w:rsidR="00E95BDC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9F1ADD" w:rsidR="00AC3604" w:rsidRPr="00535C4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0C4F1A">
        <w:t>FINANCIJSKA AGENCIJA OIB: 85821130368, Regionalni centar Zagreb, Trg svibanjskih žrtava 1995. 1, Zagreb</w:t>
      </w:r>
      <w:r w:rsidR="003F3A5A">
        <w:t xml:space="preserve">, </w:t>
      </w:r>
      <w:r>
        <w:t xml:space="preserve">za otvaranje stečajnog postupka nad dužnikom </w:t>
      </w:r>
      <w:r w:rsidR="00727605">
        <w:t xml:space="preserve">MOJE KOMUNIKACIJE j.d.o.o., Zagreb, </w:t>
      </w:r>
      <w:proofErr w:type="spellStart"/>
      <w:r w:rsidR="00727605">
        <w:t>Vrgadski</w:t>
      </w:r>
      <w:proofErr w:type="spellEnd"/>
      <w:r w:rsidR="00727605">
        <w:t xml:space="preserve"> put 7, MBS: 081105060, OIB: 08638782422</w:t>
      </w:r>
      <w:r w:rsidR="00A16C5A">
        <w:rPr>
          <w:color w:val="000000"/>
        </w:rPr>
        <w:t xml:space="preserve">, dana </w:t>
      </w:r>
      <w:r w:rsidR="0090199F">
        <w:rPr>
          <w:color w:val="000000"/>
        </w:rPr>
        <w:t>3</w:t>
      </w:r>
      <w:r w:rsidR="00535C48">
        <w:rPr>
          <w:color w:val="000000"/>
        </w:rPr>
        <w:t>. siječnja 2019</w:t>
      </w:r>
      <w:r w:rsidR="00A16C5A">
        <w:rPr>
          <w:color w:val="000000"/>
        </w:rPr>
        <w:t>. godine</w:t>
      </w:r>
    </w:p>
    <w:p w:rsidRDefault="00B325B5" w:rsidP="00AC3604" w:rsidR="00B325B5">
      <w:pPr>
        <w:jc w:val="both"/>
      </w:pPr>
    </w:p>
    <w:p w:rsidRDefault="00727605" w:rsidP="00AC3604" w:rsidR="00727605">
      <w:pPr>
        <w:jc w:val="both"/>
      </w:pPr>
    </w:p>
    <w:p w:rsidRDefault="00AC3604" w:rsidP="007E5F1F" w:rsidR="00A23C6C">
      <w:pPr>
        <w:jc w:val="center"/>
      </w:pPr>
      <w:r>
        <w:t>r i j e š i o  j e</w:t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7E5F1F" w:rsidP="00F46C41" w:rsidR="007E5F1F">
      <w:pPr>
        <w:jc w:val="center"/>
      </w:pPr>
    </w:p>
    <w:p w:rsidRDefault="001C0559" w:rsidP="002768F6" w:rsidR="00530907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727605">
        <w:t xml:space="preserve">MOJE KOMUNIKACIJE j.d.o.o., Zagreb, </w:t>
      </w:r>
      <w:proofErr w:type="spellStart"/>
      <w:r w:rsidR="00727605">
        <w:t>Vrgadski</w:t>
      </w:r>
      <w:proofErr w:type="spellEnd"/>
      <w:r w:rsidR="00727605">
        <w:t xml:space="preserve"> put 7, MBS: 081105060, OIB: 08638782422</w:t>
      </w:r>
      <w:r w:rsidR="00A34ADA">
        <w:t xml:space="preserve">, </w:t>
      </w:r>
      <w:r>
        <w:t>za dan</w:t>
      </w:r>
    </w:p>
    <w:p w:rsidRDefault="00507E1B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21</w:t>
      </w:r>
      <w:r w:rsidR="00A630C7">
        <w:rPr>
          <w:b/>
          <w:u w:val="single"/>
        </w:rPr>
        <w:t>. veljače 2019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727605">
        <w:rPr>
          <w:b/>
          <w:u w:val="single"/>
        </w:rPr>
        <w:t>45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530907" w:rsidP="00F46C41" w:rsidR="00530907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E062EA">
      <w:pPr>
        <w:jc w:val="both"/>
        <w:rPr>
          <w:b/>
          <w:u w:val="single"/>
        </w:rPr>
      </w:pPr>
      <w:r>
        <w:t>-zakonski zastupnik dužnika</w:t>
      </w:r>
      <w:r w:rsidR="005368E5">
        <w:t xml:space="preserve"> – </w:t>
      </w:r>
      <w:r w:rsidR="00A630C7" w:rsidRPr="00FA2AF1">
        <w:rPr>
          <w:b/>
        </w:rPr>
        <w:t xml:space="preserve">direktor </w:t>
      </w:r>
      <w:r w:rsidR="009170D4" w:rsidRPr="009170D4">
        <w:rPr>
          <w:b/>
        </w:rPr>
        <w:t>Filip Kramarić, OIB: 22665623070</w:t>
      </w:r>
      <w:r w:rsidR="005368E5">
        <w:t xml:space="preserve">, </w:t>
      </w:r>
      <w:r w:rsidR="009170D4" w:rsidRPr="009170D4">
        <w:t xml:space="preserve">Zagreb, </w:t>
      </w:r>
      <w:proofErr w:type="spellStart"/>
      <w:r w:rsidR="009170D4" w:rsidRPr="009170D4">
        <w:t>Vrgadski</w:t>
      </w:r>
      <w:proofErr w:type="spellEnd"/>
      <w:r w:rsidR="009170D4" w:rsidRPr="009170D4">
        <w:t xml:space="preserve"> put 7</w:t>
      </w:r>
      <w:r w:rsidR="00530907">
        <w:t xml:space="preserve"> </w:t>
      </w:r>
      <w:r w:rsidR="00FA2AF1">
        <w:rPr>
          <w:b/>
          <w:u w:val="single"/>
        </w:rPr>
        <w:t>-</w:t>
      </w:r>
      <w:r w:rsidR="00FA2AF1" w:rsidRPr="00FA2AF1">
        <w:rPr>
          <w:b/>
          <w:u w:val="single"/>
        </w:rPr>
        <w:t xml:space="preserve"> radi saslušanja</w:t>
      </w:r>
    </w:p>
    <w:p w:rsidRDefault="00A630C7" w:rsidP="00A170A4" w:rsidR="00A630C7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007539">
        <w:t>3</w:t>
      </w:r>
      <w:r w:rsidR="00507E1B">
        <w:t>. siječnja 2019</w:t>
      </w:r>
      <w:r w:rsidR="006F25D8">
        <w:t>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7B46A8" w:rsidR="007B46A8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B3498B" w:rsidR="00B3498B" w:rsidRPr="00B3498B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B3498B">
        <w:rPr>
          <w:color w:val="000000"/>
        </w:rPr>
        <w:t>zakonski zastupnik</w:t>
      </w:r>
      <w:r w:rsidR="00527AA7" w:rsidRPr="00B3498B">
        <w:rPr>
          <w:color w:val="000000"/>
        </w:rPr>
        <w:t xml:space="preserve"> dužnika</w:t>
      </w:r>
      <w:r w:rsidR="00C342B1" w:rsidRPr="00C342B1">
        <w:t xml:space="preserve"> </w:t>
      </w:r>
      <w:r w:rsidR="00B3498B" w:rsidRPr="00B3498B">
        <w:t>Filip Kramarić</w:t>
      </w:r>
      <w:r w:rsidR="00530907" w:rsidRPr="00530907">
        <w:t xml:space="preserve">, </w:t>
      </w:r>
      <w:r w:rsidR="00B3498B" w:rsidRPr="00B3498B">
        <w:t xml:space="preserve">Zagreb, </w:t>
      </w:r>
      <w:proofErr w:type="spellStart"/>
      <w:r w:rsidR="00B3498B" w:rsidRPr="00B3498B">
        <w:t>Vrgadski</w:t>
      </w:r>
      <w:proofErr w:type="spellEnd"/>
      <w:r w:rsidR="00B3498B" w:rsidRPr="00B3498B">
        <w:t xml:space="preserve"> put 7 </w:t>
      </w:r>
    </w:p>
    <w:p w:rsidRDefault="00527AA7" w:rsidP="00B3498B" w:rsidR="0033460E" w:rsidRPr="00B3498B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B3498B">
        <w:rPr>
          <w:color w:val="000000"/>
        </w:rPr>
        <w:t xml:space="preserve">R </w:t>
      </w:r>
      <w:r w:rsidR="00E071F8" w:rsidRPr="00B3498B">
        <w:rPr>
          <w:color w:val="000000"/>
        </w:rPr>
        <w:t>21</w:t>
      </w:r>
      <w:r w:rsidR="00FA31D2" w:rsidRPr="00B3498B">
        <w:rPr>
          <w:color w:val="000000"/>
        </w:rPr>
        <w:t>.02.2019. u 9,</w:t>
      </w:r>
      <w:r w:rsidR="00B3498B">
        <w:rPr>
          <w:color w:val="000000"/>
        </w:rPr>
        <w:t>45</w:t>
      </w:r>
      <w:r w:rsidR="0044216B" w:rsidRPr="00B3498B">
        <w:rPr>
          <w:color w:val="000000"/>
        </w:rPr>
        <w:t xml:space="preserve"> sati</w:t>
      </w:r>
    </w:p>
    <w:sectPr w:rsidR="0033460E" w:rsidRPr="00B3498B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F73" w:rsidR="004A7F73">
      <w:r>
        <w:separator/>
      </w:r>
    </w:p>
  </w:endnote>
  <w:endnote w:id="0" w:type="continuationSeparator">
    <w:p w:rsidRDefault="004A7F73" w:rsidR="004A7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F73" w:rsidR="004A7F73">
      <w:r>
        <w:separator/>
      </w:r>
    </w:p>
  </w:footnote>
  <w:footnote w:id="0" w:type="continuationSeparator">
    <w:p w:rsidRDefault="004A7F73" w:rsidR="004A7F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70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9D1" w:rsidP="002419D1" w:rsidR="002419D1">
    <w:pPr>
      <w:jc w:val="right"/>
    </w:pPr>
    <w:r>
      <w:t>Poslovni broj: 7 St-1465/2018-9</w:t>
    </w:r>
  </w:p>
  <w:p w:rsidRDefault="001D05CF" w:rsidP="001D05CF" w:rsidR="001D05CF">
    <w:pPr>
      <w:jc w:val="right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0753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C4F1A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9D1"/>
    <w:rsid w:val="00241AEE"/>
    <w:rsid w:val="002442D3"/>
    <w:rsid w:val="0025029D"/>
    <w:rsid w:val="00254B57"/>
    <w:rsid w:val="00255640"/>
    <w:rsid w:val="00261908"/>
    <w:rsid w:val="00270975"/>
    <w:rsid w:val="002722A7"/>
    <w:rsid w:val="002768F6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3A96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7196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171"/>
    <w:rsid w:val="003A1F3D"/>
    <w:rsid w:val="003A2003"/>
    <w:rsid w:val="003A3426"/>
    <w:rsid w:val="003A3723"/>
    <w:rsid w:val="003A47A2"/>
    <w:rsid w:val="003A5566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A7F73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E1B"/>
    <w:rsid w:val="00507F72"/>
    <w:rsid w:val="00520104"/>
    <w:rsid w:val="005257DA"/>
    <w:rsid w:val="00527AA7"/>
    <w:rsid w:val="00530907"/>
    <w:rsid w:val="005355BA"/>
    <w:rsid w:val="00535C48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27605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46A8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02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199F"/>
    <w:rsid w:val="009022CC"/>
    <w:rsid w:val="009053BB"/>
    <w:rsid w:val="00905A55"/>
    <w:rsid w:val="00910BE9"/>
    <w:rsid w:val="009170D4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1ADD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30C7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3498B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23A2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071F8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5BDC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2AF1"/>
    <w:rsid w:val="00FA31D2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3A55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55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5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5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5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3A55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55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5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5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5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55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370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24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6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51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20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94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12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466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980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37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St-1465/2018</izvorni_sadrzaj>
    <derivirana_varijabla naziv="DomainObject.Predmet.OznakaBroj_1">St-1465/2018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MOJE KOMUNIKACIJE j.d.o.o. za trgovinu i usluge</izvorni_sadrzaj>
    <derivirana_varijabla naziv="DomainObject.Predmet.ProtustrankaFormated_1">  MOJE KOMUNIKACIJE j.d.o.o. za trgovinu i usluge</derivirana_varijabla>
  </DomainObject.Predmet.ProtustrankaFormated>
  <DomainObject.Predmet.ProtustrankaFormatedOIB>
    <izvorni_sadrzaj>  MOJE KOMUNIKACIJE j.d.o.o. za trgovinu i usluge, OIB 08638782422</izvorni_sadrzaj>
    <derivirana_varijabla naziv="DomainObject.Predmet.ProtustrankaFormatedOIB_1">  MOJE KOMUNIKACIJE j.d.o.o. za trgovinu i usluge, OIB 08638782422</derivirana_varijabla>
  </DomainObject.Predmet.ProtustrankaFormatedOIB>
  <DomainObject.Predmet.ProtustrankaFormatedWithAdress>
    <izvorni_sadrzaj> MOJE KOMUNIKACIJE j.d.o.o. za trgovinu i usluge, Vrgadski put 7, 10000 Zagreb</izvorni_sadrzaj>
    <derivirana_varijabla naziv="DomainObject.Predmet.ProtustrankaFormatedWithAdress_1"> MOJE KOMUNIKACIJE j.d.o.o. za trgovinu i usluge, Vrgadski put 7, 10000 Zagreb</derivirana_varijabla>
  </DomainObject.Predmet.ProtustrankaFormatedWithAdress>
  <DomainObject.Predmet.ProtustrankaFormatedWithAdressOIB>
    <izvorni_sadrzaj> MOJE KOMUNIKACIJE j.d.o.o. za trgovinu i usluge, OIB 08638782422, Vrgadski put 7, 10000 Zagreb</izvorni_sadrzaj>
    <derivirana_varijabla naziv="DomainObject.Predmet.ProtustrankaFormatedWithAdressOIB_1"> MOJE KOMUNIKACIJE j.d.o.o. za trgovinu i usluge, OIB 08638782422, Vrgadski put 7, 10000 Zagreb</derivirana_varijabla>
  </DomainObject.Predmet.ProtustrankaFormatedWithAdressOIB>
  <DomainObject.Predmet.ProtustrankaWithAdress>
    <izvorni_sadrzaj>MOJE KOMUNIKACIJE j.d.o.o. za trgovinu i usluge Vrgadski put 7, 10000 Zagreb</izvorni_sadrzaj>
    <derivirana_varijabla naziv="DomainObject.Predmet.ProtustrankaWithAdress_1">MOJE KOMUNIKACIJE j.d.o.o. za trgovinu i usluge Vrgadski put 7, 10000 Zagreb</derivirana_varijabla>
  </DomainObject.Predmet.ProtustrankaWithAdress>
  <DomainObject.Predmet.ProtustrankaWithAdressOIB>
    <izvorni_sadrzaj>MOJE KOMUNIKACIJE j.d.o.o. za trgovinu i usluge, OIB 08638782422, Vrgadski put 7, 10000 Zagreb</izvorni_sadrzaj>
    <derivirana_varijabla naziv="DomainObject.Predmet.ProtustrankaWithAdressOIB_1">MOJE KOMUNIKACIJE j.d.o.o. za trgovinu i usluge, OIB 08638782422, Vrgadski put 7, 10000 Zagreb</derivirana_varijabla>
  </DomainObject.Predmet.ProtustrankaWithAdressOIB>
  <DomainObject.Predmet.ProtustrankaNazivFormated>
    <izvorni_sadrzaj>MOJE KOMUNIKACIJE j.d.o.o. za trgovinu i usluge</izvorni_sadrzaj>
    <derivirana_varijabla naziv="DomainObject.Predmet.ProtustrankaNazivFormated_1">MOJE KOMUNIKACIJE j.d.o.o. za trgovinu i usluge</derivirana_varijabla>
  </DomainObject.Predmet.ProtustrankaNazivFormated>
  <DomainObject.Predmet.ProtustrankaNazivFormatedOIB>
    <izvorni_sadrzaj>MOJE KOMUNIKACIJE j.d.o.o. za trgovinu i usluge, OIB 08638782422</izvorni_sadrzaj>
    <derivirana_varijabla naziv="DomainObject.Predmet.ProtustrankaNazivFormatedOIB_1">MOJE KOMUNIKACIJE j.d.o.o. za trgovinu i usluge, OIB 08638782422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MOJE KOMUNIKACIJE j.d.o.o. za trgovinu i usluge</item>
    </izvorni_sadrzaj>
    <derivirana_varijabla naziv="DomainObject.Predmet.ProtuStrankaListFormated_1">
      <item>MOJE KOMUNIKACIJE j.d.o.o. za trgovinu i usluge</item>
    </derivirana_varijabla>
  </DomainObject.Predmet.ProtuStrankaListFormated>
  <DomainObject.Predmet.ProtuStrankaListFormatedOIB>
    <izvorni_sadrzaj>
      <item>MOJE KOMUNIKACIJE j.d.o.o. za trgovinu i usluge, OIB 08638782422</item>
    </izvorni_sadrzaj>
    <derivirana_varijabla naziv="DomainObject.Predmet.ProtuStrankaListFormatedOIB_1">
      <item>MOJE KOMUNIKACIJE j.d.o.o. za trgovinu i usluge, OIB 08638782422</item>
    </derivirana_varijabla>
  </DomainObject.Predmet.ProtuStrankaListFormatedOIB>
  <DomainObject.Predmet.ProtuStrankaListFormatedWithAdress>
    <izvorni_sadrzaj>
      <item>MOJE KOMUNIKACIJE j.d.o.o. za trgovinu i usluge, Vrgadski put 7, 10000 Zagreb</item>
    </izvorni_sadrzaj>
    <derivirana_varijabla naziv="DomainObject.Predmet.ProtuStrankaListFormatedWithAdress_1">
      <item>MOJE KOMUNIKACIJE j.d.o.o. za trgovinu i usluge, Vrgadski put 7, 10000 Zagreb</item>
    </derivirana_varijabla>
  </DomainObject.Predmet.ProtuStrankaListFormatedWithAdress>
  <DomainObject.Predmet.ProtuStrankaListFormatedWithAdressOIB>
    <izvorni_sadrzaj>
      <item>MOJE KOMUNIKACIJE j.d.o.o. za trgovinu i usluge, OIB 08638782422, Vrgadski put 7, 10000 Zagreb</item>
    </izvorni_sadrzaj>
    <derivirana_varijabla naziv="DomainObject.Predmet.ProtuStrankaListFormatedWithAdressOIB_1">
      <item>MOJE KOMUNIKACIJE j.d.o.o. za trgovinu i usluge, OIB 08638782422, Vrgadski put 7, 10000 Zagreb</item>
    </derivirana_varijabla>
  </DomainObject.Predmet.ProtuStrankaListFormatedWithAdressOIB>
  <DomainObject.Predmet.ProtuStrankaListNazivFormated>
    <izvorni_sadrzaj>
      <item>MOJE KOMUNIKACIJE j.d.o.o. za trgovinu i usluge</item>
    </izvorni_sadrzaj>
    <derivirana_varijabla naziv="DomainObject.Predmet.ProtuStrankaListNazivFormated_1">
      <item>MOJE KOMUNIKACIJE j.d.o.o. za trgovinu i usluge</item>
    </derivirana_varijabla>
  </DomainObject.Predmet.ProtuStrankaListNazivFormated>
  <DomainObject.Predmet.ProtuStrankaListNazivFormatedOIB>
    <izvorni_sadrzaj>
      <item>MOJE KOMUNIKACIJE j.d.o.o. za trgovinu i usluge, OIB 08638782422</item>
    </izvorni_sadrzaj>
    <derivirana_varijabla naziv="DomainObject.Predmet.ProtuStrankaListNazivFormatedOIB_1">
      <item>MOJE KOMUNIKACIJE j.d.o.o. za trgovinu i usluge, OIB 08638782422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MOJE KOMUNIKACIJE j.d.o.o. za trgovinu i usluge</izvorni_sadrzaj>
    <derivirana_varijabla naziv="DomainObject.Predmet.ProtustrankaIDrugi_1">MOJE KOMUNIKACIJE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MOJE KOMUNIKACIJE j.d.o.o. za trgovinu i usluge, OIB 08638782422, Vrgadski put 7, 10000 Zagreb</izvorni_sadrzaj>
    <derivirana_varijabla naziv="DomainObject.Predmet.ProtustrankaIDrugiAdressOIB_1">MOJE KOMUNIKACIJE j.d.o.o. za trgovinu i usluge, OIB 08638782422, Vrgadski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MOJE KOMUNIKACIJE j.d.o.o. za trgovinu i usluge</item>
      <item>FINA Regionalni centar Zagreb</item>
    </izvorni_sadrzaj>
    <derivirana_varijabla naziv="DomainObject.Predmet.SudioniciListNaziv_1">
      <item>MOJE KOMUNIKACIJE j.d.o.o. za trgovinu i usluge</item>
      <item>FINA Regionalni centar Zagreb</item>
    </derivirana_varijabla>
  </DomainObject.Predmet.SudioniciListNaziv>
  <DomainObject.Predmet.SudioniciListAdressOIB>
    <izvorni_sadrzaj>
      <item>MOJE KOMUNIKACIJE j.d.o.o. za trgovinu i usluge, OIB 08638782422, Vrgadski put 7,10000 Zagreb</item>
      <item>FINA Regionalni centar Zagreb, OIB 85821130368, Trg svibanjskih žrtava 1995. br. 1,10000 Zagreb</item>
    </izvorni_sadrzaj>
    <derivirana_varijabla naziv="DomainObject.Predmet.SudioniciListAdressOIB_1">
      <item>MOJE KOMUNIKACIJE j.d.o.o. za trgovinu i usluge, OIB 08638782422, Vrgadski put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08638782422</item>
      <item>, OIB 85821130368</item>
    </izvorni_sadrzaj>
    <derivirana_varijabla naziv="DomainObject.Predmet.SudioniciListNazivOIB_1">
      <item>, OIB 08638782422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St-1465/2018-7</izvorni_sadrzaj>
    <derivirana_varijabla naziv="DomainObject.PredzadnjaOdlukaIzPredmeta.Oznaka_1">St-1465/2018-7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196</properties:Words>
  <properties:Characters>1068</properties:Characters>
  <properties:Lines>47</properties:Lines>
  <properties:Paragraphs>24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2019-01-03T13:32:00Z</dcterms:modified>
  <cp:revision>248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(-9).docx)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