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4971" w14:paraId="91b4971" w:rsidRDefault="00FB3D52" w:rsidP="00FB3D52" w:rsidR="00FB3D52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FB3D52" w:rsidP="00FB3D52" w:rsidR="00FB3D52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St-918</w:t>
      </w:r>
      <w:r w:rsidRPr="00423E59">
        <w:t>/</w:t>
      </w:r>
      <w:r>
        <w:t>2016</w:t>
      </w:r>
      <w:r w:rsidRPr="00423E59">
        <w:t>-</w:t>
      </w:r>
      <w:r>
        <w:t>34</w:t>
      </w:r>
    </w:p>
    <w:p w:rsidRDefault="00FB3D52" w:rsidP="00FB3D52" w:rsidR="00FB3D52" w:rsidRPr="00423E59">
      <w:r w:rsidRPr="00423E59">
        <w:t xml:space="preserve"> TRGOVAČKI SUD U PAZINU</w:t>
      </w:r>
    </w:p>
    <w:p w:rsidRDefault="00FB3D52" w:rsidP="00FB3D52" w:rsidR="00FB3D52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FB3D52" w:rsidP="00FB3D52" w:rsidR="00FB3D52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FB3D52" w:rsidP="00FB3D52" w:rsidR="00FB3D52">
      <w:pPr>
        <w:jc w:val="center"/>
      </w:pPr>
    </w:p>
    <w:p w:rsidRDefault="003A599B" w:rsidP="00FB3D52" w:rsidR="003A599B" w:rsidRPr="00423E59">
      <w:pPr>
        <w:jc w:val="center"/>
      </w:pPr>
    </w:p>
    <w:p w:rsidRDefault="00FB3D52" w:rsidP="00FB3D52" w:rsidR="00FB3D52" w:rsidRPr="00423E5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 w:rsidRPr="00322155">
        <w:t>Stečajnom masom iza NAUTIKA HORIZONT d.o.o. u stečaju,</w:t>
      </w:r>
      <w:r>
        <w:t xml:space="preserve"> </w:t>
      </w:r>
      <w:r w:rsidRPr="00322155">
        <w:t xml:space="preserve">Zagreb, Pavla </w:t>
      </w:r>
      <w:r w:rsidRPr="000B6802">
        <w:t xml:space="preserve">Hatza 10, OIB: </w:t>
      </w:r>
      <w:r w:rsidRPr="000B6802">
        <w:rPr>
          <w:rFonts w:eastAsiaTheme="minorHAnsi"/>
          <w:lang w:eastAsia="en-US"/>
        </w:rPr>
        <w:t>83782567426</w:t>
      </w:r>
      <w:r w:rsidRPr="00423E59">
        <w:t xml:space="preserve">, </w:t>
      </w:r>
      <w:r>
        <w:t>5. prosinca</w:t>
      </w:r>
      <w:r w:rsidRPr="009F7092">
        <w:t xml:space="preserve"> 2017. doni</w:t>
      </w:r>
      <w:r w:rsidRPr="00423E59">
        <w:t>o je sljedeći</w:t>
      </w:r>
    </w:p>
    <w:p w:rsidRDefault="00FB3D52" w:rsidP="00FB3D52" w:rsidR="00FB3D52" w:rsidRPr="00423E59">
      <w:pPr>
        <w:jc w:val="both"/>
      </w:pPr>
    </w:p>
    <w:p w:rsidRDefault="00FB3D52" w:rsidP="00FB3D52" w:rsidR="00FB3D52" w:rsidRPr="00874F1F">
      <w:pPr>
        <w:jc w:val="both"/>
      </w:pPr>
    </w:p>
    <w:p w:rsidRDefault="00FB3D52" w:rsidP="00FB3D52" w:rsidR="00FB3D5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FB3D52" w:rsidP="00FB3D52" w:rsidR="00FB3D52">
      <w:pPr>
        <w:jc w:val="center"/>
      </w:pPr>
    </w:p>
    <w:p w:rsidRDefault="00FB3D52" w:rsidP="00FB3D52" w:rsidR="00FB3D52" w:rsidRPr="00874F1F">
      <w:pPr>
        <w:jc w:val="center"/>
      </w:pPr>
    </w:p>
    <w:p w:rsidRDefault="00B0623E" w:rsidP="00FB3D52" w:rsidR="00FB3D52">
      <w:pPr>
        <w:ind w:firstLine="708"/>
        <w:jc w:val="both"/>
      </w:pPr>
      <w:r>
        <w:t>Z</w:t>
      </w:r>
      <w:r w:rsidR="00FB3D52">
        <w:t>avršno ročište vjerovnika</w:t>
      </w:r>
      <w:r w:rsidR="00FB3D52" w:rsidRPr="00874F1F">
        <w:t xml:space="preserve"> u stečajnom postupku nad </w:t>
      </w:r>
      <w:r w:rsidR="00FB3D52" w:rsidRPr="00322155">
        <w:t>Stečajnom masom iza NAUTIKA HORIZONT d.o.o. u stečaju,</w:t>
      </w:r>
      <w:r w:rsidR="00FB3D52">
        <w:t xml:space="preserve"> </w:t>
      </w:r>
      <w:r w:rsidR="00FB3D52" w:rsidRPr="00322155">
        <w:t xml:space="preserve">Zagreb, Pavla </w:t>
      </w:r>
      <w:r w:rsidR="00FB3D52" w:rsidRPr="000B6802">
        <w:t xml:space="preserve">Hatza 10, OIB: </w:t>
      </w:r>
      <w:r w:rsidR="00FB3D52" w:rsidRPr="000B6802">
        <w:rPr>
          <w:rFonts w:eastAsiaTheme="minorHAnsi"/>
          <w:lang w:eastAsia="en-US"/>
        </w:rPr>
        <w:t>83782567426</w:t>
      </w:r>
      <w:r w:rsidR="00FB3D52" w:rsidRPr="00874F1F">
        <w:t xml:space="preserve">, </w:t>
      </w:r>
      <w:r w:rsidR="00FB3D52">
        <w:t xml:space="preserve">određuje </w:t>
      </w:r>
      <w:r>
        <w:t xml:space="preserve">se </w:t>
      </w:r>
      <w:r w:rsidR="00FB3D52">
        <w:t xml:space="preserve">za </w:t>
      </w:r>
      <w:r w:rsidR="00FB3D52" w:rsidRPr="00874F1F">
        <w:t xml:space="preserve">dan </w:t>
      </w:r>
    </w:p>
    <w:p w:rsidRDefault="00FB3D52" w:rsidP="00FB3D52" w:rsidR="00FB3D52" w:rsidRPr="00874F1F">
      <w:pPr>
        <w:ind w:firstLine="708"/>
        <w:jc w:val="both"/>
      </w:pPr>
    </w:p>
    <w:p w:rsidRDefault="00FB3D52" w:rsidP="00FB3D52" w:rsidR="00FB3D52" w:rsidRPr="00874F1F">
      <w:pPr>
        <w:jc w:val="both"/>
      </w:pPr>
    </w:p>
    <w:p w:rsidRDefault="00FB3D52" w:rsidP="00FB3D52" w:rsidR="00FB3D52" w:rsidRPr="001E6228">
      <w:pPr>
        <w:jc w:val="center"/>
      </w:pPr>
      <w:r>
        <w:t>22. siječnja 2018. u 14</w:t>
      </w:r>
      <w:r w:rsidRPr="001E6228">
        <w:t>:</w:t>
      </w:r>
      <w:r>
        <w:t>00</w:t>
      </w:r>
      <w:r w:rsidRPr="001E6228">
        <w:t xml:space="preserve"> sati, </w:t>
      </w:r>
    </w:p>
    <w:p w:rsidRDefault="00FB3D52" w:rsidP="00FB3D52" w:rsidR="00FB3D52" w:rsidRPr="00874F1F">
      <w:pPr>
        <w:jc w:val="center"/>
      </w:pPr>
      <w:r w:rsidRPr="00874F1F">
        <w:t>u Trgovačkom sudu u Pazinu, Pazin, Dršćevka 1, sudnica br. 5.</w:t>
      </w:r>
    </w:p>
    <w:p w:rsidRDefault="00FB3D52" w:rsidP="00FB3D52" w:rsidR="00FB3D52" w:rsidRPr="00874F1F">
      <w:pPr>
        <w:jc w:val="center"/>
      </w:pPr>
    </w:p>
    <w:p w:rsidRDefault="00FB3D52" w:rsidP="00FB3D52" w:rsidR="00FB3D52" w:rsidRPr="00874F1F">
      <w:pPr>
        <w:jc w:val="both"/>
      </w:pPr>
    </w:p>
    <w:p w:rsidRDefault="00FB3D52" w:rsidP="00FB3D52" w:rsidR="00FB3D52" w:rsidRPr="00423E59">
      <w:pPr>
        <w:ind w:firstLine="708"/>
        <w:jc w:val="both"/>
      </w:pPr>
      <w:r w:rsidRPr="00423E59">
        <w:t>Dnevni red završnog ročišta vjerovnika:</w:t>
      </w:r>
    </w:p>
    <w:p w:rsidRDefault="00FB3D52" w:rsidP="00FB3D52" w:rsidR="00FB3D52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FB3D52" w:rsidP="00FB3D52" w:rsidR="00FB3D52">
      <w:pPr>
        <w:ind w:firstLine="708"/>
        <w:jc w:val="both"/>
      </w:pPr>
      <w:r w:rsidRPr="00423E59">
        <w:t>2. Podnoš</w:t>
      </w:r>
      <w:r>
        <w:t>enje prigovora na završni popis</w:t>
      </w:r>
    </w:p>
    <w:p w:rsidRDefault="00FB3D52" w:rsidP="00FB3D52" w:rsidR="00FB3D52" w:rsidRPr="00423E59">
      <w:pPr>
        <w:ind w:firstLine="708"/>
        <w:jc w:val="both"/>
      </w:pPr>
      <w:r>
        <w:t>3. Donošenje odluke o neunovčivim predmetima stečajne mase</w:t>
      </w:r>
      <w:r w:rsidR="00B0623E">
        <w:t>.</w:t>
      </w:r>
    </w:p>
    <w:p w:rsidRDefault="00FB3D52" w:rsidP="00FB3D52" w:rsidR="00FB3D52" w:rsidRPr="00C73B3C"/>
    <w:p w:rsidRDefault="00FB3D52" w:rsidP="00FB3D52" w:rsidR="00FB3D52">
      <w:pPr>
        <w:jc w:val="center"/>
      </w:pPr>
    </w:p>
    <w:p w:rsidRDefault="00FB3D52" w:rsidP="00FB3D52" w:rsidR="00FB3D52" w:rsidRPr="00C73B3C">
      <w:pPr>
        <w:jc w:val="center"/>
      </w:pPr>
    </w:p>
    <w:p w:rsidRDefault="00FB3D52" w:rsidP="00FB3D52" w:rsidR="00FB3D52" w:rsidRPr="009F7092">
      <w:pPr>
        <w:jc w:val="center"/>
      </w:pPr>
      <w:r w:rsidRPr="009F7092">
        <w:t xml:space="preserve">U Pazinu </w:t>
      </w:r>
      <w:r>
        <w:t>5. prosinca</w:t>
      </w:r>
      <w:r w:rsidRPr="009F7092">
        <w:t xml:space="preserve"> 2017.</w:t>
      </w:r>
    </w:p>
    <w:p w:rsidRDefault="00FB3D52" w:rsidP="00FB3D52" w:rsidR="00FB3D52">
      <w:pPr>
        <w:jc w:val="center"/>
      </w:pPr>
    </w:p>
    <w:p w:rsidRDefault="00FB3D52" w:rsidP="00FB3D52" w:rsidR="00FB3D52" w:rsidRPr="00C73B3C">
      <w:pPr>
        <w:jc w:val="center"/>
      </w:pPr>
    </w:p>
    <w:p w:rsidRDefault="00FB3D52" w:rsidP="00FB3D52" w:rsidR="00FB3D5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</w:t>
      </w:r>
      <w:r>
        <w:t xml:space="preserve">  </w:t>
      </w:r>
      <w:r>
        <w:tab/>
        <w:t xml:space="preserve">                     </w:t>
      </w:r>
      <w:r>
        <w:tab/>
      </w:r>
      <w:r>
        <w:tab/>
        <w:t xml:space="preserve"> Sutkinja</w:t>
      </w:r>
    </w:p>
    <w:p w:rsidRDefault="00FB3D52" w:rsidP="00FB3D52" w:rsidR="00FB3D5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FB3D52" w:rsidP="00FB3D52" w:rsidR="00FB3D52" w:rsidRPr="00C73B3C">
      <w:pPr>
        <w:jc w:val="both"/>
      </w:pPr>
    </w:p>
    <w:p w:rsidRDefault="00FB3D52" w:rsidP="00FB3D52" w:rsidR="00FB3D52">
      <w:pPr>
        <w:ind w:firstLine="708"/>
        <w:jc w:val="both"/>
      </w:pPr>
    </w:p>
    <w:p w:rsidRDefault="003A599B" w:rsidP="00FB3D52" w:rsidR="003A599B">
      <w:pPr>
        <w:ind w:firstLine="708"/>
        <w:jc w:val="both"/>
      </w:pPr>
    </w:p>
    <w:p w:rsidRDefault="00FB3D52" w:rsidP="00FB3D52" w:rsidR="00FB3D52" w:rsidRPr="00C73B3C">
      <w:pPr>
        <w:jc w:val="both"/>
      </w:pPr>
      <w:r w:rsidRPr="00C73B3C">
        <w:t>UPUTA O PRAVNOM LIJEKU</w:t>
      </w:r>
      <w:r>
        <w:t>:</w:t>
      </w:r>
    </w:p>
    <w:p w:rsidRDefault="00FB3D52" w:rsidP="00FB3D52" w:rsidR="00FB3D5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FB3D52" w:rsidP="00FB3D52" w:rsidR="00FB3D52" w:rsidRPr="00C73B3C">
      <w:pPr>
        <w:jc w:val="both"/>
      </w:pPr>
    </w:p>
    <w:p w:rsidRDefault="00FB3D52" w:rsidP="00FB3D52" w:rsidR="00FB3D52" w:rsidRPr="008D5755">
      <w:pPr>
        <w:jc w:val="both"/>
      </w:pPr>
      <w:r w:rsidRPr="008D5755">
        <w:t>DNA:</w:t>
      </w:r>
    </w:p>
    <w:p w:rsidRDefault="00FB3D52" w:rsidP="00FB3D52" w:rsidR="00FB3D52">
      <w:r w:rsidRPr="008D5755">
        <w:t>- e-oglasna ploča suda</w:t>
      </w:r>
      <w:r>
        <w:t xml:space="preserve"> 8 dana</w:t>
      </w:r>
    </w:p>
    <w:p w:rsidRDefault="00FB3D52" w:rsidR="00500701">
      <w:r>
        <w:t>- stečajni upravitelj Jelenko Lehki, Zagreb, Pavla Hatza 10</w:t>
      </w:r>
    </w:p>
    <w:sectPr w:rsidSect="009F709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083" w:rsidR="00000000">
      <w:r>
        <w:separator/>
      </w:r>
    </w:p>
  </w:endnote>
  <w:endnote w:id="0" w:type="continuationSeparator">
    <w:p w:rsidRDefault="007D708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99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708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08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7D708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083" w:rsidR="00000000">
      <w:r>
        <w:separator/>
      </w:r>
    </w:p>
  </w:footnote>
  <w:footnote w:id="0" w:type="continuationSeparator">
    <w:p w:rsidRDefault="007D708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99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708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08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D52"/>
    <w:rsid w:val="003A599B"/>
    <w:rsid w:val="00554328"/>
    <w:rsid w:val="007D7083"/>
    <w:rsid w:val="00985388"/>
    <w:rsid w:val="00B0623E"/>
    <w:rsid w:val="00FB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D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B3D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B3D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B3D52"/>
  </w:style>
  <w:style w:styleId="Zaglavlje" w:type="paragraph">
    <w:name w:val="header"/>
    <w:basedOn w:val="Normal"/>
    <w:link w:val="ZaglavljeChar"/>
    <w:rsid w:val="00FB3D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3D5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D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D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08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08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08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08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D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B3D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B3D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B3D52"/>
  </w:style>
  <w:style w:styleId="Zaglavlje" w:type="paragraph">
    <w:name w:val="header"/>
    <w:basedOn w:val="Normal"/>
    <w:link w:val="ZaglavljeChar"/>
    <w:rsid w:val="00FB3D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3D5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D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D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08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08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08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08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879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2017-12-05T08:21:00Z</dcterms:created>
  <dc:creator>Jasmina Matika</dc:creator>
  <cp:lastModifiedBy>Jasmina Matika</cp:lastModifiedBy>
  <dcterms:modified xmlns:xsi="http://www.w3.org/2001/XMLSchema-instance" xsi:type="dcterms:W3CDTF">2017-12-05T10:53:00Z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