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bfdfe" w14:paraId="12bfdfe" w:rsidRDefault="00991CA1" w:rsidP="00991CA1" w:rsidR="00991CA1">
      <w:pPr>
        <w:pStyle w:val="Zaglavlje"/>
        <w:jc w:val="right"/>
        <w15:collapsed w:val="false"/>
      </w:pPr>
      <w:bookmarkStart w:name="_GoBack" w:id="0"/>
      <w:bookmarkEnd w:id="0"/>
      <w:r>
        <w:tab/>
      </w:r>
      <w:r>
        <w:tab/>
        <w:t>8 St-373/14-82</w:t>
      </w:r>
    </w:p>
    <w:p w:rsidRDefault="00EF1976" w:rsidP="0073588E" w:rsidR="00EF1976" w:rsidRPr="00EF1D21"/>
    <w:p w:rsidRDefault="00EF1976" w:rsidP="0073588E" w:rsidR="00EF1976" w:rsidRPr="00EF1D21"/>
    <w:p w:rsidRDefault="00991CA1" w:rsidP="0073588E" w:rsidR="00991CA1">
      <w:pPr>
        <w:jc w:val="center"/>
        <w:rPr>
          <w:bCs/>
        </w:rPr>
      </w:pPr>
    </w:p>
    <w:p w:rsidRDefault="005D4F33" w:rsidP="0073588E" w:rsidR="008965DC">
      <w:pPr>
        <w:jc w:val="center"/>
        <w:rPr>
          <w:bCs/>
        </w:rPr>
      </w:pPr>
      <w:r>
        <w:rPr>
          <w:bCs/>
        </w:rPr>
        <w:t xml:space="preserve">R E P U B L I K A  H R V A T S K A </w:t>
      </w:r>
    </w:p>
    <w:p w:rsidRDefault="005D4F33" w:rsidP="0073588E" w:rsidR="005D4F33" w:rsidRPr="00EF1D21">
      <w:pPr>
        <w:jc w:val="center"/>
        <w:rPr>
          <w:bCs/>
        </w:rPr>
      </w:pPr>
    </w:p>
    <w:p w:rsidRDefault="008965DC" w:rsidP="008965DC" w:rsidR="008965DC" w:rsidRPr="00EF1D21">
      <w:pPr>
        <w:jc w:val="center"/>
        <w:rPr>
          <w:bCs/>
        </w:rPr>
      </w:pPr>
      <w:r w:rsidRPr="00EF1D21">
        <w:rPr>
          <w:bCs/>
        </w:rPr>
        <w:t>R J E Š E N J E</w:t>
      </w:r>
    </w:p>
    <w:p w:rsidRDefault="00991CA1" w:rsidP="00557BB0" w:rsidR="00991CA1">
      <w:pPr>
        <w:jc w:val="both"/>
      </w:pPr>
    </w:p>
    <w:p w:rsidRDefault="005A36A9" w:rsidP="00991CA1" w:rsidR="005A36A9">
      <w:pPr>
        <w:ind w:firstLine="720"/>
        <w:jc w:val="both"/>
      </w:pPr>
      <w:r w:rsidRPr="005A36A9">
        <w:t>Trgovački sud u Rijeci po sutkinji</w:t>
      </w:r>
      <w:r w:rsidR="002C4DC8">
        <w:t xml:space="preserve"> tog suda</w:t>
      </w:r>
      <w:r w:rsidRPr="005A36A9">
        <w:t xml:space="preserve"> Emi Brdovčak u stečajnom  postupku nad trgovačkim društvom ELTEH – INVEST d.o.o. Rijeka</w:t>
      </w:r>
      <w:r w:rsidR="00377205">
        <w:t xml:space="preserve"> u stečaju</w:t>
      </w:r>
      <w:r w:rsidRPr="005A36A9">
        <w:t xml:space="preserve">, Ivana Dežmana 6, OIB: 84729243541, MBS: 040088294, </w:t>
      </w:r>
      <w:r w:rsidR="00716130">
        <w:t>31. kolovoza</w:t>
      </w:r>
      <w:r w:rsidR="00ED0C53">
        <w:t xml:space="preserve"> 2017</w:t>
      </w:r>
      <w:r w:rsidR="00377205">
        <w:t>.,</w:t>
      </w:r>
    </w:p>
    <w:p w:rsidRDefault="0073588E" w:rsidP="0073588E" w:rsidR="0073588E" w:rsidRPr="00EF1D21">
      <w:pPr>
        <w:jc w:val="both"/>
      </w:pPr>
    </w:p>
    <w:p w:rsidRDefault="0073588E" w:rsidP="0073588E" w:rsidR="0073588E" w:rsidRPr="00EF1D21">
      <w:pPr>
        <w:jc w:val="center"/>
        <w:rPr>
          <w:bCs/>
        </w:rPr>
      </w:pPr>
      <w:r w:rsidRPr="00EF1D21">
        <w:rPr>
          <w:bCs/>
        </w:rPr>
        <w:t>r i j e š i o  j e</w:t>
      </w:r>
    </w:p>
    <w:p w:rsidRDefault="0073588E" w:rsidP="0073588E" w:rsidR="0073588E" w:rsidRPr="00EF1D21">
      <w:pPr>
        <w:jc w:val="center"/>
        <w:rPr>
          <w:bCs/>
        </w:rPr>
      </w:pPr>
    </w:p>
    <w:p w:rsidRDefault="00377205" w:rsidP="00991CA1" w:rsidR="008965DC">
      <w:pPr>
        <w:ind w:firstLine="720"/>
        <w:jc w:val="both"/>
      </w:pPr>
      <w:r>
        <w:t>S</w:t>
      </w:r>
      <w:r w:rsidR="005A36A9">
        <w:t>tečajnoj upraviteljici</w:t>
      </w:r>
      <w:r w:rsidR="00A64DDC">
        <w:t xml:space="preserve"> </w:t>
      </w:r>
      <w:r w:rsidR="005A36A9">
        <w:t>Ranki</w:t>
      </w:r>
      <w:r w:rsidR="005A36A9" w:rsidRPr="005A36A9">
        <w:t xml:space="preserve"> Herljević iz Čavli, Soboli 10, OIB: 14109641646</w:t>
      </w:r>
      <w:r w:rsidR="002C4DC8">
        <w:t>,</w:t>
      </w:r>
      <w:r w:rsidR="00A64DDC" w:rsidRPr="00A64DDC">
        <w:t xml:space="preserve"> odobrava se naknada stvarnih troškova za rad </w:t>
      </w:r>
      <w:r>
        <w:t xml:space="preserve">u iznosu od </w:t>
      </w:r>
      <w:r w:rsidR="00ED0C53">
        <w:t>1.</w:t>
      </w:r>
      <w:r w:rsidR="00716130">
        <w:t>470,33</w:t>
      </w:r>
      <w:r w:rsidR="00ED0C53">
        <w:t xml:space="preserve"> </w:t>
      </w:r>
      <w:r w:rsidR="00A64DDC">
        <w:t>kn</w:t>
      </w:r>
      <w:r w:rsidR="00ED0C53">
        <w:t xml:space="preserve"> za razdoblje</w:t>
      </w:r>
      <w:r>
        <w:t xml:space="preserve"> od </w:t>
      </w:r>
      <w:r w:rsidR="00716130">
        <w:t>31. prosinca</w:t>
      </w:r>
      <w:r w:rsidR="00ED0C53">
        <w:t xml:space="preserve"> 2</w:t>
      </w:r>
      <w:r w:rsidR="00716130">
        <w:t>016. do 18. kolovoza 2017</w:t>
      </w:r>
      <w:r w:rsidR="00ED0C53">
        <w:t>.</w:t>
      </w:r>
    </w:p>
    <w:p w:rsidRDefault="005A36A9" w:rsidP="005A36A9" w:rsidR="005A36A9" w:rsidRPr="00EF1D21">
      <w:pPr>
        <w:jc w:val="both"/>
      </w:pPr>
    </w:p>
    <w:p w:rsidRDefault="0073588E" w:rsidP="005A36A9" w:rsidR="005A36A9" w:rsidRPr="00EF1D21">
      <w:pPr>
        <w:jc w:val="center"/>
        <w:rPr>
          <w:bCs/>
        </w:rPr>
      </w:pPr>
      <w:r w:rsidRPr="00EF1D21">
        <w:rPr>
          <w:bCs/>
        </w:rPr>
        <w:t>Obrazloženje</w:t>
      </w:r>
    </w:p>
    <w:p w:rsidRDefault="008965DC" w:rsidP="0073588E" w:rsidR="008965DC" w:rsidRPr="00EF1D21">
      <w:pPr>
        <w:jc w:val="center"/>
        <w:rPr>
          <w:bCs/>
        </w:rPr>
      </w:pPr>
    </w:p>
    <w:p w:rsidRDefault="0073588E" w:rsidP="0073588E" w:rsidR="00A64DDC">
      <w:pPr>
        <w:jc w:val="both"/>
        <w:rPr>
          <w:bCs/>
        </w:rPr>
      </w:pPr>
      <w:r w:rsidRPr="00EF1D21">
        <w:rPr>
          <w:bCs/>
        </w:rPr>
        <w:tab/>
        <w:t xml:space="preserve">Rješenjem </w:t>
      </w:r>
      <w:r w:rsidR="00040192">
        <w:rPr>
          <w:bCs/>
        </w:rPr>
        <w:t xml:space="preserve">ovog suda od </w:t>
      </w:r>
      <w:r w:rsidR="00377205">
        <w:rPr>
          <w:bCs/>
        </w:rPr>
        <w:t>26</w:t>
      </w:r>
      <w:r w:rsidR="005D4F33">
        <w:rPr>
          <w:bCs/>
        </w:rPr>
        <w:t xml:space="preserve">. </w:t>
      </w:r>
      <w:r w:rsidR="00377205">
        <w:rPr>
          <w:bCs/>
        </w:rPr>
        <w:t xml:space="preserve">svibnja 2015. </w:t>
      </w:r>
      <w:r w:rsidR="005A36A9">
        <w:rPr>
          <w:bCs/>
        </w:rPr>
        <w:t>stečajnom upraviteljicom</w:t>
      </w:r>
      <w:r w:rsidR="005D4F33">
        <w:rPr>
          <w:bCs/>
        </w:rPr>
        <w:t xml:space="preserve"> u </w:t>
      </w:r>
      <w:r w:rsidR="00377205">
        <w:rPr>
          <w:bCs/>
        </w:rPr>
        <w:t>stečajnom postupku</w:t>
      </w:r>
      <w:r w:rsidR="005D4F33">
        <w:rPr>
          <w:bCs/>
        </w:rPr>
        <w:t xml:space="preserve"> nad uvo</w:t>
      </w:r>
      <w:r w:rsidR="00A64DDC">
        <w:rPr>
          <w:bCs/>
        </w:rPr>
        <w:t>dno označenim dužnikom imenovan</w:t>
      </w:r>
      <w:r w:rsidR="005A36A9">
        <w:rPr>
          <w:bCs/>
        </w:rPr>
        <w:t>a</w:t>
      </w:r>
      <w:r w:rsidR="005D4F33">
        <w:rPr>
          <w:bCs/>
        </w:rPr>
        <w:t xml:space="preserve"> je </w:t>
      </w:r>
      <w:r w:rsidR="005A36A9">
        <w:rPr>
          <w:bCs/>
        </w:rPr>
        <w:t>Ranka</w:t>
      </w:r>
      <w:r w:rsidR="005A36A9" w:rsidRPr="005A36A9">
        <w:rPr>
          <w:bCs/>
        </w:rPr>
        <w:t xml:space="preserve"> Herljević iz Čavli, Soboli 10</w:t>
      </w:r>
      <w:r w:rsidR="005A36A9">
        <w:rPr>
          <w:bCs/>
        </w:rPr>
        <w:t xml:space="preserve">. </w:t>
      </w:r>
    </w:p>
    <w:p w:rsidRDefault="00377205" w:rsidP="0073588E" w:rsidR="00377205">
      <w:pPr>
        <w:jc w:val="both"/>
        <w:rPr>
          <w:bCs/>
        </w:rPr>
      </w:pPr>
    </w:p>
    <w:p w:rsidRDefault="00716130" w:rsidP="00377205" w:rsidR="00377205">
      <w:pPr>
        <w:ind w:firstLine="720"/>
        <w:jc w:val="both"/>
        <w:rPr>
          <w:bCs/>
        </w:rPr>
      </w:pPr>
      <w:r>
        <w:rPr>
          <w:bCs/>
        </w:rPr>
        <w:t>Podneskom od 18. kolovoza</w:t>
      </w:r>
      <w:r w:rsidR="00ED0C53">
        <w:rPr>
          <w:bCs/>
        </w:rPr>
        <w:t xml:space="preserve"> 2017</w:t>
      </w:r>
      <w:r w:rsidR="00377205">
        <w:rPr>
          <w:bCs/>
        </w:rPr>
        <w:t>. s</w:t>
      </w:r>
      <w:r w:rsidR="00377205" w:rsidRPr="00377205">
        <w:rPr>
          <w:bCs/>
        </w:rPr>
        <w:t>tečaj</w:t>
      </w:r>
      <w:r w:rsidR="00377205">
        <w:rPr>
          <w:bCs/>
        </w:rPr>
        <w:t xml:space="preserve">na upraviteljica zatražila je </w:t>
      </w:r>
      <w:r w:rsidR="00377205" w:rsidRPr="00377205">
        <w:rPr>
          <w:bCs/>
        </w:rPr>
        <w:t>naknadu stvarnih troškova koji se odnose na troškove</w:t>
      </w:r>
      <w:r w:rsidR="00377205">
        <w:rPr>
          <w:bCs/>
        </w:rPr>
        <w:t xml:space="preserve"> korištenja osobnog vozila u iznosu od </w:t>
      </w:r>
      <w:r>
        <w:rPr>
          <w:bCs/>
        </w:rPr>
        <w:t>870</w:t>
      </w:r>
      <w:r w:rsidR="00ED0C53">
        <w:rPr>
          <w:bCs/>
        </w:rPr>
        <w:t>,00 kn,</w:t>
      </w:r>
      <w:r w:rsidR="00377205" w:rsidRPr="00377205">
        <w:rPr>
          <w:bCs/>
        </w:rPr>
        <w:t xml:space="preserve"> troškove </w:t>
      </w:r>
      <w:r w:rsidR="00377205">
        <w:rPr>
          <w:bCs/>
        </w:rPr>
        <w:t xml:space="preserve">korištenja telefona i interneta u iznosu od </w:t>
      </w:r>
      <w:r>
        <w:rPr>
          <w:bCs/>
        </w:rPr>
        <w:t>552,33</w:t>
      </w:r>
      <w:r w:rsidR="00ED0C53">
        <w:rPr>
          <w:bCs/>
        </w:rPr>
        <w:t xml:space="preserve"> </w:t>
      </w:r>
      <w:r w:rsidR="00377205">
        <w:rPr>
          <w:bCs/>
        </w:rPr>
        <w:t>kn</w:t>
      </w:r>
      <w:r w:rsidR="00ED0C53">
        <w:rPr>
          <w:bCs/>
        </w:rPr>
        <w:t xml:space="preserve"> te tr</w:t>
      </w:r>
      <w:r>
        <w:rPr>
          <w:bCs/>
        </w:rPr>
        <w:t>oškove parkiranja u iznosu od 48</w:t>
      </w:r>
      <w:r w:rsidR="00ED0C53">
        <w:rPr>
          <w:bCs/>
        </w:rPr>
        <w:t>,00 kn</w:t>
      </w:r>
      <w:r w:rsidR="00377205">
        <w:rPr>
          <w:bCs/>
        </w:rPr>
        <w:t xml:space="preserve">. </w:t>
      </w:r>
    </w:p>
    <w:p w:rsidRDefault="00AD591C" w:rsidP="00377205" w:rsidR="00AD591C">
      <w:pPr>
        <w:ind w:firstLine="720"/>
        <w:jc w:val="both"/>
        <w:rPr>
          <w:bCs/>
        </w:rPr>
      </w:pPr>
    </w:p>
    <w:p w:rsidRDefault="00AD591C" w:rsidP="00377205" w:rsidR="00AD591C">
      <w:pPr>
        <w:ind w:firstLine="720"/>
        <w:jc w:val="both"/>
        <w:rPr>
          <w:bCs/>
        </w:rPr>
      </w:pPr>
      <w:r>
        <w:rPr>
          <w:bCs/>
        </w:rPr>
        <w:t>U privitku navedenog podneska stečajna upraviteljica</w:t>
      </w:r>
      <w:r w:rsidR="000F3542">
        <w:rPr>
          <w:bCs/>
        </w:rPr>
        <w:t xml:space="preserve"> </w:t>
      </w:r>
      <w:r>
        <w:rPr>
          <w:bCs/>
        </w:rPr>
        <w:t>je dostavila specifikaciju troškova telefonskih usluga i int</w:t>
      </w:r>
      <w:r w:rsidR="004016B9">
        <w:rPr>
          <w:bCs/>
        </w:rPr>
        <w:t>erneta s pripadajućim računima</w:t>
      </w:r>
      <w:r w:rsidR="00ED0C53">
        <w:rPr>
          <w:bCs/>
        </w:rPr>
        <w:t>,</w:t>
      </w:r>
      <w:r>
        <w:rPr>
          <w:bCs/>
        </w:rPr>
        <w:t xml:space="preserve"> obračun naknade za korištenje osobnog automobila u službene svrhe</w:t>
      </w:r>
      <w:r w:rsidR="00C943AB">
        <w:rPr>
          <w:bCs/>
        </w:rPr>
        <w:t xml:space="preserve"> te</w:t>
      </w:r>
      <w:r w:rsidR="00ED0C53">
        <w:rPr>
          <w:bCs/>
        </w:rPr>
        <w:t xml:space="preserve"> specifikaciju računa za parkirnu naknadu zajedno s predmetnim računima</w:t>
      </w:r>
      <w:r>
        <w:rPr>
          <w:bCs/>
        </w:rPr>
        <w:t xml:space="preserve">. </w:t>
      </w:r>
    </w:p>
    <w:p w:rsidRDefault="004016B9" w:rsidP="002C4DC8" w:rsidR="004016B9">
      <w:pPr>
        <w:jc w:val="both"/>
        <w:rPr>
          <w:bCs/>
        </w:rPr>
      </w:pPr>
    </w:p>
    <w:p w:rsidRDefault="00AD591C" w:rsidP="00377205" w:rsidR="00AD591C">
      <w:pPr>
        <w:ind w:firstLine="720"/>
        <w:jc w:val="both"/>
        <w:rPr>
          <w:bCs/>
        </w:rPr>
      </w:pPr>
      <w:r>
        <w:rPr>
          <w:bCs/>
        </w:rPr>
        <w:t>S obzirom na obrazloženo i dokumentirano izvješće stečajne upraviteljice o nastalim troškovima korištenja osobnog vozila</w:t>
      </w:r>
      <w:r w:rsidR="00ED0C53">
        <w:rPr>
          <w:bCs/>
        </w:rPr>
        <w:t xml:space="preserve"> (ti troškovi ocijenjeni su nužnima jer se odnose na odlaske</w:t>
      </w:r>
      <w:r w:rsidR="00ED0C53" w:rsidRPr="00ED0C53">
        <w:rPr>
          <w:bCs/>
        </w:rPr>
        <w:t xml:space="preserve"> u Jadranovo radi obilaska i pregleda nekretnina stečajnog dužnika</w:t>
      </w:r>
      <w:r w:rsidR="00716130">
        <w:rPr>
          <w:bCs/>
        </w:rPr>
        <w:t xml:space="preserve"> te primopredaje nekretnine i</w:t>
      </w:r>
      <w:r w:rsidR="00ED0C53">
        <w:rPr>
          <w:bCs/>
        </w:rPr>
        <w:t xml:space="preserve"> lokalne vožnje radi </w:t>
      </w:r>
      <w:r w:rsidR="00716130">
        <w:rPr>
          <w:bCs/>
        </w:rPr>
        <w:t>odlazaka na sud, Poreznu upravu, banku i radi ispunjavanja drugih obveza koje proizlaze iz</w:t>
      </w:r>
      <w:r w:rsidR="00ED0C53">
        <w:rPr>
          <w:bCs/>
        </w:rPr>
        <w:t xml:space="preserve"> stečajno upraviteljske službe)</w:t>
      </w:r>
      <w:r w:rsidR="00ED0C53" w:rsidRPr="00ED0C53">
        <w:rPr>
          <w:bCs/>
        </w:rPr>
        <w:t xml:space="preserve"> </w:t>
      </w:r>
      <w:r w:rsidR="00ED0C53">
        <w:rPr>
          <w:bCs/>
        </w:rPr>
        <w:t xml:space="preserve">stečajnoj upraviteljici je taj trošak </w:t>
      </w:r>
      <w:r>
        <w:rPr>
          <w:bCs/>
        </w:rPr>
        <w:t xml:space="preserve">priznat u ukupnom (zatraženom) iznosu od </w:t>
      </w:r>
      <w:r w:rsidR="00716130">
        <w:rPr>
          <w:bCs/>
        </w:rPr>
        <w:t>870</w:t>
      </w:r>
      <w:r w:rsidR="004016B9">
        <w:rPr>
          <w:bCs/>
        </w:rPr>
        <w:t>,00</w:t>
      </w:r>
      <w:r w:rsidRPr="00AD591C">
        <w:rPr>
          <w:bCs/>
        </w:rPr>
        <w:t xml:space="preserve"> kn </w:t>
      </w:r>
      <w:r>
        <w:rPr>
          <w:bCs/>
        </w:rPr>
        <w:t xml:space="preserve">sukladno odredbi </w:t>
      </w:r>
      <w:r w:rsidRPr="00AD591C">
        <w:rPr>
          <w:bCs/>
        </w:rPr>
        <w:t>čl. 94. st. 1. Stečajnog zakona ("Narodne novine" broj 71/15; dalje: SZ) u vezi s</w:t>
      </w:r>
      <w:r w:rsidR="00C943AB">
        <w:rPr>
          <w:bCs/>
        </w:rPr>
        <w:t>a</w:t>
      </w:r>
      <w:r w:rsidRPr="00AD591C">
        <w:rPr>
          <w:bCs/>
        </w:rPr>
        <w:t xml:space="preserve"> čl. 13. st. 5. Pravilnika o porezu na dohodak („Narodne novine“ broj 95/05, 96/06, 68/07, 146/08, 2/09, 9/09, 146/09, 123/10, 137/11, 61/12, 79/13, 160/13 i 157/14; dalje: Pravilnik)</w:t>
      </w:r>
      <w:r>
        <w:rPr>
          <w:bCs/>
        </w:rPr>
        <w:t xml:space="preserve">. </w:t>
      </w:r>
    </w:p>
    <w:p w:rsidRDefault="00377205" w:rsidP="00377205" w:rsidR="00377205" w:rsidRPr="00377205">
      <w:pPr>
        <w:jc w:val="both"/>
        <w:rPr>
          <w:bCs/>
        </w:rPr>
      </w:pPr>
    </w:p>
    <w:p w:rsidRDefault="00377205" w:rsidP="00377205" w:rsidR="00377205" w:rsidRPr="00377205">
      <w:pPr>
        <w:ind w:firstLine="720"/>
        <w:jc w:val="both"/>
        <w:rPr>
          <w:bCs/>
        </w:rPr>
      </w:pPr>
      <w:r w:rsidRPr="00377205">
        <w:rPr>
          <w:bCs/>
        </w:rPr>
        <w:lastRenderedPageBreak/>
        <w:t>Stečajnoj upraviteljici priznat</w:t>
      </w:r>
      <w:r w:rsidR="004016B9">
        <w:rPr>
          <w:bCs/>
        </w:rPr>
        <w:t>i</w:t>
      </w:r>
      <w:r w:rsidRPr="00377205">
        <w:rPr>
          <w:bCs/>
        </w:rPr>
        <w:t xml:space="preserve"> </w:t>
      </w:r>
      <w:r w:rsidR="004016B9">
        <w:rPr>
          <w:bCs/>
        </w:rPr>
        <w:t xml:space="preserve">su i </w:t>
      </w:r>
      <w:r>
        <w:rPr>
          <w:bCs/>
        </w:rPr>
        <w:t xml:space="preserve">troškovi korištenja telefona i interneta </w:t>
      </w:r>
      <w:r w:rsidRPr="00377205">
        <w:rPr>
          <w:bCs/>
        </w:rPr>
        <w:t>koje ovaj sud smatra realnim i opravdanim</w:t>
      </w:r>
      <w:r w:rsidR="002C4DC8">
        <w:rPr>
          <w:bCs/>
        </w:rPr>
        <w:t xml:space="preserve"> (</w:t>
      </w:r>
      <w:r w:rsidR="00716130">
        <w:rPr>
          <w:bCs/>
        </w:rPr>
        <w:t>552,33</w:t>
      </w:r>
      <w:r w:rsidR="00C943AB">
        <w:rPr>
          <w:bCs/>
        </w:rPr>
        <w:t xml:space="preserve"> </w:t>
      </w:r>
      <w:r>
        <w:rPr>
          <w:bCs/>
        </w:rPr>
        <w:t>kn)</w:t>
      </w:r>
      <w:r w:rsidR="00716130">
        <w:rPr>
          <w:bCs/>
        </w:rPr>
        <w:t>, kao i troškovi parkiranja (48</w:t>
      </w:r>
      <w:r w:rsidR="00C943AB">
        <w:rPr>
          <w:bCs/>
        </w:rPr>
        <w:t>,00 kn) čiji je nastanak stečajna upraviteljica dokazala odgovarajućim računima</w:t>
      </w:r>
      <w:r w:rsidRPr="00377205">
        <w:rPr>
          <w:bCs/>
        </w:rPr>
        <w:t xml:space="preserve">. </w:t>
      </w:r>
    </w:p>
    <w:p w:rsidRDefault="00377205" w:rsidP="00377205" w:rsidR="00377205" w:rsidRPr="00377205">
      <w:pPr>
        <w:jc w:val="both"/>
        <w:rPr>
          <w:bCs/>
        </w:rPr>
      </w:pPr>
    </w:p>
    <w:p w:rsidRDefault="00377205" w:rsidP="00377205" w:rsidR="00377205" w:rsidRPr="00377205">
      <w:pPr>
        <w:jc w:val="both"/>
        <w:rPr>
          <w:bCs/>
        </w:rPr>
      </w:pPr>
      <w:r w:rsidRPr="00377205">
        <w:rPr>
          <w:bCs/>
        </w:rPr>
        <w:t xml:space="preserve"> </w:t>
      </w:r>
      <w:r>
        <w:rPr>
          <w:bCs/>
        </w:rPr>
        <w:tab/>
      </w:r>
      <w:r w:rsidRPr="00377205">
        <w:rPr>
          <w:bCs/>
        </w:rPr>
        <w:t xml:space="preserve">Slijedom navedenog, primjenom odredbe čl. </w:t>
      </w:r>
      <w:r w:rsidR="000F3542">
        <w:rPr>
          <w:bCs/>
        </w:rPr>
        <w:t>94. s</w:t>
      </w:r>
      <w:r w:rsidR="00AD591C">
        <w:rPr>
          <w:bCs/>
        </w:rPr>
        <w:t>t. 1. SZ</w:t>
      </w:r>
      <w:r w:rsidRPr="00377205">
        <w:rPr>
          <w:bCs/>
        </w:rPr>
        <w:t xml:space="preserve">-a riješeno je kao u </w:t>
      </w:r>
      <w:r w:rsidR="00AD591C">
        <w:rPr>
          <w:bCs/>
        </w:rPr>
        <w:t>izreci</w:t>
      </w:r>
      <w:r w:rsidRPr="00377205">
        <w:rPr>
          <w:bCs/>
        </w:rPr>
        <w:t xml:space="preserve"> ovog rješenja.</w:t>
      </w:r>
    </w:p>
    <w:p w:rsidRDefault="00557BB0" w:rsidP="00377205" w:rsidR="00557BB0" w:rsidRPr="00377205">
      <w:pPr>
        <w:jc w:val="both"/>
        <w:rPr>
          <w:bCs/>
        </w:rPr>
      </w:pPr>
    </w:p>
    <w:p w:rsidRDefault="00716130" w:rsidP="0073588E" w:rsidR="0073588E" w:rsidRPr="00EF1D21">
      <w:pPr>
        <w:jc w:val="center"/>
      </w:pPr>
      <w:r>
        <w:t>U Rijeci 31. kolovoza</w:t>
      </w:r>
      <w:r w:rsidR="008965DC" w:rsidRPr="00EF1D21">
        <w:t xml:space="preserve"> 201</w:t>
      </w:r>
      <w:r w:rsidR="00C943AB">
        <w:t>7</w:t>
      </w:r>
      <w:r w:rsidR="005853F3">
        <w:t>.</w:t>
      </w:r>
    </w:p>
    <w:p w:rsidRDefault="008965DC" w:rsidP="0073588E" w:rsidR="008965DC" w:rsidRPr="00EF1D21">
      <w:pPr>
        <w:jc w:val="center"/>
      </w:pPr>
    </w:p>
    <w:p w:rsidRDefault="0073588E" w:rsidP="0073588E" w:rsidR="0073588E" w:rsidRPr="00EF1D21">
      <w:pPr>
        <w:jc w:val="both"/>
      </w:pPr>
      <w:r w:rsidRPr="00EF1D21">
        <w:tab/>
      </w:r>
      <w:r w:rsidR="008B16A3" w:rsidRPr="00EF1D21">
        <w:t xml:space="preserve">                </w:t>
      </w:r>
      <w:r w:rsidRPr="00EF1D21">
        <w:t xml:space="preserve"> </w:t>
      </w:r>
      <w:r w:rsidRPr="00EF1D21">
        <w:tab/>
      </w:r>
      <w:r w:rsidRPr="00EF1D21">
        <w:tab/>
      </w:r>
      <w:r w:rsidRPr="00EF1D21">
        <w:tab/>
      </w:r>
      <w:r w:rsidRPr="00EF1D21">
        <w:tab/>
      </w:r>
      <w:r w:rsidRPr="00EF1D21">
        <w:tab/>
      </w:r>
      <w:r w:rsidRPr="00EF1D21">
        <w:tab/>
      </w:r>
      <w:r w:rsidR="00796152" w:rsidRPr="00EF1D21">
        <w:t xml:space="preserve">      </w:t>
      </w:r>
      <w:r w:rsidR="002C4DC8">
        <w:t xml:space="preserve">   </w:t>
      </w:r>
      <w:r w:rsidR="00991CA1">
        <w:tab/>
      </w:r>
      <w:r w:rsidR="00991CA1">
        <w:tab/>
      </w:r>
      <w:r w:rsidR="002C4DC8">
        <w:t>S</w:t>
      </w:r>
      <w:r w:rsidRPr="00EF1D21">
        <w:t>u</w:t>
      </w:r>
      <w:r w:rsidR="00557BB0">
        <w:t>tkinja</w:t>
      </w:r>
      <w:r w:rsidRPr="00EF1D21">
        <w:t xml:space="preserve">                 </w:t>
      </w:r>
    </w:p>
    <w:p w:rsidRDefault="0073588E" w:rsidP="0073588E" w:rsidR="0073588E" w:rsidRPr="00EF1D21">
      <w:pPr>
        <w:ind w:left="2160"/>
        <w:jc w:val="both"/>
      </w:pPr>
      <w:r w:rsidRPr="00EF1D21">
        <w:t xml:space="preserve">                     </w:t>
      </w:r>
      <w:r w:rsidRPr="00EF1D21">
        <w:tab/>
      </w:r>
      <w:r w:rsidRPr="00EF1D21">
        <w:tab/>
        <w:t xml:space="preserve">                 </w:t>
      </w:r>
      <w:r w:rsidR="00E8360A" w:rsidRPr="00EF1D21">
        <w:t xml:space="preserve">        </w:t>
      </w:r>
      <w:r w:rsidR="00796152" w:rsidRPr="00EF1D21">
        <w:t xml:space="preserve">     </w:t>
      </w:r>
      <w:r w:rsidR="008965DC" w:rsidRPr="00EF1D21">
        <w:t xml:space="preserve">  </w:t>
      </w:r>
      <w:r w:rsidR="00796152" w:rsidRPr="00EF1D21">
        <w:t xml:space="preserve"> </w:t>
      </w:r>
      <w:r w:rsidR="00557BB0">
        <w:t xml:space="preserve">  </w:t>
      </w:r>
      <w:r w:rsidR="00991CA1">
        <w:t xml:space="preserve">        </w:t>
      </w:r>
      <w:r w:rsidR="00557BB0">
        <w:t>Ema Brdovčak</w:t>
      </w:r>
      <w:r w:rsidRPr="00EF1D21">
        <w:t xml:space="preserve"> </w:t>
      </w:r>
    </w:p>
    <w:p w:rsidRDefault="00EF1D21" w:rsidP="0073588E" w:rsidR="00EF1D21"/>
    <w:p w:rsidRDefault="00EF1D21" w:rsidP="0073588E" w:rsidR="00EF1D21" w:rsidRPr="00EF1D21"/>
    <w:p w:rsidRDefault="00981BC2" w:rsidP="00AD1726" w:rsidR="00981BC2"/>
    <w:p w:rsidRDefault="00981BC2" w:rsidP="00AD1726" w:rsidR="00981BC2"/>
    <w:p w:rsidRDefault="00981BC2" w:rsidP="00AD1726" w:rsidR="00981BC2"/>
    <w:p w:rsidRDefault="00991CA1" w:rsidP="00AD1726" w:rsidR="00991CA1"/>
    <w:p w:rsidRDefault="00AD1726" w:rsidP="00AD1726" w:rsidR="00AD1726">
      <w:r>
        <w:t>UPUTA O PRAVNOM LIJEKU:</w:t>
      </w:r>
    </w:p>
    <w:p w:rsidRDefault="00AD1726" w:rsidP="00991CA1" w:rsidR="00AD1726">
      <w:pPr>
        <w:jc w:val="both"/>
      </w:pPr>
      <w:r>
        <w:tab/>
        <w:t>Protiv ovog rješenja stečajni upravitelj i svaki stečajni vjerovnik imaju pravo na žalbu u roku od 8 dana od dana primitka ovog rješenja. Žalba se podnosi putem ovog suda u dva  istovjetna primjerka, a o žalbi odlučuje Visoki trgovački sud Republike  Hrvatske.</w:t>
      </w:r>
    </w:p>
    <w:p w:rsidRDefault="00AD1726" w:rsidP="00AD1726" w:rsidR="00AD1726"/>
    <w:p w:rsidRDefault="00981BC2" w:rsidP="00AD1726" w:rsidR="00981BC2"/>
    <w:p w:rsidRDefault="00991CA1" w:rsidP="00AD1726" w:rsidR="00991CA1"/>
    <w:p w:rsidRDefault="00991CA1" w:rsidP="00AD1726" w:rsidR="00991CA1"/>
    <w:p w:rsidRDefault="005853F3" w:rsidP="00AD1726" w:rsidR="005853F3"/>
    <w:p w:rsidRDefault="00095F3E" w:rsidP="005853F3" w:rsidR="00095F3E" w:rsidRPr="00EF1D21">
      <w:pPr>
        <w:ind w:left="720"/>
      </w:pPr>
    </w:p>
    <w:sectPr w:rsidSect="00991CA1" w:rsidR="00095F3E" w:rsidRPr="00EF1D21">
      <w:headerReference w:type="default" r:id="rId9"/>
      <w:footerReference w:type="even" r:id="rId10"/>
      <w:footerReference w:type="default" r:id="rId11"/>
      <w:headerReference w:type="first" r:id="rId12"/>
      <w:pgSz w:code="1" w:h="15840" w:w="12240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5570" w:rsidR="00615570">
      <w:r>
        <w:separator/>
      </w:r>
    </w:p>
  </w:endnote>
  <w:endnote w:id="0" w:type="continuationSeparator">
    <w:p w:rsidRDefault="00615570" w:rsidR="006155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879A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5570" w:rsidR="00615570">
      <w:r>
        <w:separator/>
      </w:r>
    </w:p>
  </w:footnote>
  <w:footnote w:id="0" w:type="continuationSeparator">
    <w:p w:rsidRDefault="00615570" w:rsidR="0061557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91CA1" w:rsidP="00991CA1" w:rsidR="00991CA1">
    <w:pPr>
      <w:pStyle w:val="Zaglavlje"/>
      <w:jc w:val="right"/>
    </w:pPr>
    <w:r>
      <w:tab/>
    </w:r>
    <w:r>
      <w:tab/>
      <w:t>8 St-373/14-82</w:t>
    </w:r>
  </w:p>
  <w:p w:rsidRDefault="008965DC" w:rsidP="008965DC" w:rsidR="008965DC" w:rsidRPr="00EF1D21">
    <w:pPr>
      <w:pStyle w:val="Zaglavlje"/>
      <w:tabs>
        <w:tab w:pos="4536" w:val="clear"/>
        <w:tab w:pos="9072" w:val="clear"/>
        <w:tab w:pos="3563" w:val="left"/>
      </w:tabs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91CA1" w:rsidP="00A45EAD" w:rsidR="00991CA1" w:rsidRPr="00991CA1">
    <w:pPr>
      <w:ind w:firstLine="708"/>
      <w:rPr>
        <w:sz w:val="20"/>
        <w:szCs w:val="20"/>
      </w:rPr>
    </w:pPr>
    <w:r w:rsidRPr="00991CA1">
      <w:rPr>
        <w:noProof/>
        <w:sz w:val="20"/>
        <w:szCs w:val="20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991CA1" w:rsidP="00210E4E" w:rsidR="00991CA1" w:rsidRPr="00991CA1">
    <w:pPr>
      <w:rPr>
        <w:sz w:val="20"/>
        <w:szCs w:val="20"/>
      </w:rPr>
    </w:pPr>
    <w:r w:rsidRPr="00991CA1">
      <w:rPr>
        <w:rFonts w:eastAsia="MS Mincho"/>
        <w:sz w:val="20"/>
        <w:szCs w:val="20"/>
      </w:rPr>
      <w:t>REPUBLIKA HRVATSKA</w:t>
    </w:r>
  </w:p>
  <w:p w:rsidRDefault="00991CA1" w:rsidP="00210E4E" w:rsidR="00991CA1" w:rsidRPr="00991CA1">
    <w:pPr>
      <w:rPr>
        <w:sz w:val="20"/>
        <w:szCs w:val="20"/>
      </w:rPr>
    </w:pPr>
    <w:r w:rsidRPr="00991CA1">
      <w:rPr>
        <w:rFonts w:eastAsia="MS Mincho"/>
        <w:sz w:val="20"/>
        <w:szCs w:val="20"/>
      </w:rPr>
      <w:t>TRGOVAČKI SUD U RIJECI</w:t>
    </w:r>
  </w:p>
  <w:p w:rsidRDefault="00991CA1" w:rsidP="00A45EAD" w:rsidR="00991CA1" w:rsidRPr="00991CA1">
    <w:pPr>
      <w:rPr>
        <w:rFonts w:eastAsia="MS Mincho"/>
        <w:sz w:val="20"/>
        <w:szCs w:val="20"/>
      </w:rPr>
    </w:pPr>
    <w:r w:rsidRPr="00991CA1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A435E"/>
    <w:multiLevelType w:val="hybridMultilevel"/>
    <w:tmpl w:val="744A95E6"/>
    <w:lvl w:tplc="FE78D60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E515073"/>
    <w:multiLevelType w:val="hybridMultilevel"/>
    <w:tmpl w:val="B52028EA"/>
    <w:lvl w:tplc="028E5EB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53250C79"/>
    <w:multiLevelType w:val="hybridMultilevel"/>
    <w:tmpl w:val="F9A6FD8C"/>
    <w:lvl w:tplc="F5C63DA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588E"/>
    <w:rsid w:val="00040192"/>
    <w:rsid w:val="00095F3E"/>
    <w:rsid w:val="000D0E95"/>
    <w:rsid w:val="000F3542"/>
    <w:rsid w:val="00146D24"/>
    <w:rsid w:val="001622F6"/>
    <w:rsid w:val="00191C72"/>
    <w:rsid w:val="001C05C1"/>
    <w:rsid w:val="001D5070"/>
    <w:rsid w:val="00205A06"/>
    <w:rsid w:val="00274354"/>
    <w:rsid w:val="00297BA7"/>
    <w:rsid w:val="002C2AE0"/>
    <w:rsid w:val="002C4DC8"/>
    <w:rsid w:val="002D3728"/>
    <w:rsid w:val="002F7CA3"/>
    <w:rsid w:val="00327862"/>
    <w:rsid w:val="00377205"/>
    <w:rsid w:val="003A38C8"/>
    <w:rsid w:val="003B2888"/>
    <w:rsid w:val="003C151A"/>
    <w:rsid w:val="004016B9"/>
    <w:rsid w:val="00424E14"/>
    <w:rsid w:val="004D7F97"/>
    <w:rsid w:val="004F716E"/>
    <w:rsid w:val="00506782"/>
    <w:rsid w:val="00543BE2"/>
    <w:rsid w:val="00544474"/>
    <w:rsid w:val="00557BB0"/>
    <w:rsid w:val="005808F8"/>
    <w:rsid w:val="005853F3"/>
    <w:rsid w:val="00597855"/>
    <w:rsid w:val="005A36A9"/>
    <w:rsid w:val="005D4F33"/>
    <w:rsid w:val="005D65C4"/>
    <w:rsid w:val="00605FD5"/>
    <w:rsid w:val="00615570"/>
    <w:rsid w:val="006155DB"/>
    <w:rsid w:val="00681D35"/>
    <w:rsid w:val="00684993"/>
    <w:rsid w:val="0070493E"/>
    <w:rsid w:val="00716130"/>
    <w:rsid w:val="0073588E"/>
    <w:rsid w:val="007879A1"/>
    <w:rsid w:val="00796152"/>
    <w:rsid w:val="007C328B"/>
    <w:rsid w:val="007F2549"/>
    <w:rsid w:val="00836559"/>
    <w:rsid w:val="008365EE"/>
    <w:rsid w:val="00866F36"/>
    <w:rsid w:val="00885C20"/>
    <w:rsid w:val="00887C10"/>
    <w:rsid w:val="008965DC"/>
    <w:rsid w:val="008B0C51"/>
    <w:rsid w:val="008B16A3"/>
    <w:rsid w:val="008B384C"/>
    <w:rsid w:val="008F47A3"/>
    <w:rsid w:val="009034BE"/>
    <w:rsid w:val="00927D8D"/>
    <w:rsid w:val="009526A3"/>
    <w:rsid w:val="00953A18"/>
    <w:rsid w:val="009658EC"/>
    <w:rsid w:val="00981BC2"/>
    <w:rsid w:val="0098719A"/>
    <w:rsid w:val="00991CA1"/>
    <w:rsid w:val="009D58F1"/>
    <w:rsid w:val="00A15995"/>
    <w:rsid w:val="00A30514"/>
    <w:rsid w:val="00A521BC"/>
    <w:rsid w:val="00A64DDC"/>
    <w:rsid w:val="00A972F7"/>
    <w:rsid w:val="00AD1726"/>
    <w:rsid w:val="00AD591C"/>
    <w:rsid w:val="00AF3BFB"/>
    <w:rsid w:val="00B029EF"/>
    <w:rsid w:val="00B20414"/>
    <w:rsid w:val="00B55FFE"/>
    <w:rsid w:val="00B649AB"/>
    <w:rsid w:val="00BB0046"/>
    <w:rsid w:val="00C63322"/>
    <w:rsid w:val="00C64038"/>
    <w:rsid w:val="00C7136A"/>
    <w:rsid w:val="00C741AF"/>
    <w:rsid w:val="00C943AB"/>
    <w:rsid w:val="00CB6FCF"/>
    <w:rsid w:val="00CE58EB"/>
    <w:rsid w:val="00D06E23"/>
    <w:rsid w:val="00D201E2"/>
    <w:rsid w:val="00D3599D"/>
    <w:rsid w:val="00D441BF"/>
    <w:rsid w:val="00D63A88"/>
    <w:rsid w:val="00D85CF8"/>
    <w:rsid w:val="00D870D8"/>
    <w:rsid w:val="00DD2D2E"/>
    <w:rsid w:val="00E10C81"/>
    <w:rsid w:val="00E30E46"/>
    <w:rsid w:val="00E34823"/>
    <w:rsid w:val="00E3609D"/>
    <w:rsid w:val="00E8360A"/>
    <w:rsid w:val="00EC3E0C"/>
    <w:rsid w:val="00ED0C53"/>
    <w:rsid w:val="00EF1976"/>
    <w:rsid w:val="00EF1D21"/>
    <w:rsid w:val="00F16759"/>
    <w:rsid w:val="00F41699"/>
    <w:rsid w:val="00F74CF5"/>
    <w:rsid w:val="00F8251E"/>
    <w:rsid w:val="00F90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58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40192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5D4F33"/>
    <w:rPr>
      <w:sz w:val="24"/>
      <w:szCs w:val="24"/>
    </w:rPr>
  </w:style>
  <w:style w:styleId="Tekstbalonia" w:type="paragraph">
    <w:name w:val="Balloon Text"/>
    <w:basedOn w:val="Normal"/>
    <w:link w:val="TekstbaloniaChar"/>
    <w:rsid w:val="005D4F3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D4F3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879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79A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79A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79A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79A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58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40192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5D4F33"/>
    <w:rPr>
      <w:sz w:val="24"/>
      <w:szCs w:val="24"/>
    </w:rPr>
  </w:style>
  <w:style w:styleId="Tekstbalonia" w:type="paragraph">
    <w:name w:val="Balloon Text"/>
    <w:basedOn w:val="Normal"/>
    <w:link w:val="TekstbaloniaChar"/>
    <w:rsid w:val="005D4F3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D4F3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879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79A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79A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79A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79A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rujna 2017.</izvorni_sadrzaj>
    <derivirana_varijabla naziv="DomainObject.DatumDonosenjaOdluke_1">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373</izvorni_sadrzaj>
    <derivirana_varijabla naziv="DomainObject.Predmet.Broj_1">373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2014.</izvorni_sadrzaj>
    <derivirana_varijabla naziv="DomainObject.Predmet.DatumOsnivanja_1">30.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St-373/2014</izvorni_sadrzaj>
    <derivirana_varijabla naziv="DomainObject.Predmet.OznakaBroj_1">St-373/2014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ELTEH - INVEST d.o.o.  Rijeka</izvorni_sadrzaj>
    <derivirana_varijabla naziv="DomainObject.Predmet.ProtustrankaFormated_1">  ELTEH - INVEST d.o.o.  Rijeka</derivirana_varijabla>
  </DomainObject.Predmet.ProtustrankaFormated>
  <DomainObject.Predmet.ProtustrankaFormatedOIB>
    <izvorni_sadrzaj>  ELTEH - INVEST d.o.o.  Rijeka, OIB 84729243541</izvorni_sadrzaj>
    <derivirana_varijabla naziv="DomainObject.Predmet.ProtustrankaFormatedOIB_1">  ELTEH - INVEST d.o.o.  Rijeka, OIB 84729243541</derivirana_varijabla>
  </DomainObject.Predmet.ProtustrankaFormatedOIB>
  <DomainObject.Predmet.ProtustrankaFormatedWithAdress>
    <izvorni_sadrzaj> ELTEH - INVEST d.o.o.  Rijeka, Ivana Dežmana 6, 51000 Rijeka</izvorni_sadrzaj>
    <derivirana_varijabla naziv="DomainObject.Predmet.ProtustrankaFormatedWithAdress_1"> ELTEH - INVEST d.o.o.  Rijeka, Ivana Dežmana 6, 51000 Rijeka</derivirana_varijabla>
  </DomainObject.Predmet.ProtustrankaFormatedWithAdress>
  <DomainObject.Predmet.ProtustrankaFormatedWithAdressOIB>
    <izvorni_sadrzaj> ELTEH - INVEST d.o.o.  Rijeka, OIB 84729243541, Ivana Dežmana 6, 51000 Rijeka</izvorni_sadrzaj>
    <derivirana_varijabla naziv="DomainObject.Predmet.ProtustrankaFormatedWithAdressOIB_1"> ELTEH - INVEST d.o.o.  Rijeka, OIB 84729243541, Ivana Dežmana 6, 51000 Rijeka</derivirana_varijabla>
  </DomainObject.Predmet.ProtustrankaFormatedWithAdressOIB>
  <DomainObject.Predmet.ProtustrankaWithAdress>
    <izvorni_sadrzaj>ELTEH - INVEST d.o.o.  Rijeka Ivana Dežmana 6, 51000 Rijeka</izvorni_sadrzaj>
    <derivirana_varijabla naziv="DomainObject.Predmet.ProtustrankaWithAdress_1">ELTEH - INVEST d.o.o.  Rijeka Ivana Dežmana 6, 51000 Rijeka</derivirana_varijabla>
  </DomainObject.Predmet.ProtustrankaWithAdress>
  <DomainObject.Predmet.ProtustrankaWithAdressOIB>
    <izvorni_sadrzaj>ELTEH - INVEST d.o.o.  Rijeka, OIB 84729243541, Ivana Dežmana 6, 51000 Rijeka</izvorni_sadrzaj>
    <derivirana_varijabla naziv="DomainObject.Predmet.ProtustrankaWithAdressOIB_1">ELTEH - INVEST d.o.o.  Rijeka, OIB 84729243541, Ivana Dežmana 6, 51000 Rijeka</derivirana_varijabla>
  </DomainObject.Predmet.ProtustrankaWithAdressOIB>
  <DomainObject.Predmet.ProtustrankaNazivFormated>
    <izvorni_sadrzaj>ELTEH - INVEST d.o.o.  Rijeka</izvorni_sadrzaj>
    <derivirana_varijabla naziv="DomainObject.Predmet.ProtustrankaNazivFormated_1">ELTEH - INVEST d.o.o.  Rijeka</derivirana_varijabla>
  </DomainObject.Predmet.ProtustrankaNazivFormated>
  <DomainObject.Predmet.ProtustrankaNazivFormatedOIB>
    <izvorni_sadrzaj>ELTEH - INVEST d.o.o.  Rijeka, OIB 84729243541</izvorni_sadrzaj>
    <derivirana_varijabla naziv="DomainObject.Predmet.ProtustrankaNazivFormatedOIB_1">ELTEH - INVEST d.o.o.  Rijeka, OIB 84729243541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ERSTE &amp; STEIERMERKISCHE BANK d.d.  Rijeka zastupanog po punomoćniku Odvjetničko društvo Maćešić i partneri</izvorni_sadrzaj>
    <derivirana_varijabla naziv="DomainObject.Predmet.StrankaFormated_1">  ERSTE &amp; STEIERMERKISCHE BANK d.d.  Rijeka zastupanog po punomoćniku Odvjetničko društvo Maćešić i partneri</derivirana_varijabla>
  </DomainObject.Predmet.StrankaFormated>
  <DomainObject.Predmet.StrankaFormatedOIB>
    <izvorni_sadrzaj>  ERSTE &amp; STEIERMERKISCHE BANK d.d.  Rijeka, OIB 23057039320 zastupanog po punomoćniku Odvjetničko društvo Maćešić i partneri</izvorni_sadrzaj>
    <derivirana_varijabla naziv="DomainObject.Predmet.StrankaFormatedOIB_1">  ERSTE &amp; STEIERMERKISCHE BANK d.d.  Rijeka, OIB 23057039320 zastupanog po punomoćniku Odvjetničko društvo Maćešić i partneri</derivirana_varijabla>
  </DomainObject.Predmet.StrankaFormatedOIB>
  <DomainObject.Predmet.StrankaFormatedWithAdress>
    <izvorni_sadrzaj> ERSTE &amp; STEIERMERKISCHE BANK d.d.  Rijeka, Jadranski trg 3a, 51000 Rijeka zastupanog po punomoćniku Odvjetničko društvo Maćešić i partneri</izvorni_sadrzaj>
    <derivirana_varijabla naziv="DomainObject.Predmet.StrankaFormatedWithAdress_1"> ERSTE &amp; STEIERMERKISCHE BANK d.d.  Rijeka, Jadranski trg 3a, 51000 Rijeka zastupanog po punomoćniku Odvjetničko društvo Maćešić i partneri</derivirana_varijabla>
  </DomainObject.Predmet.StrankaFormatedWithAdress>
  <DomainObject.Predmet.StrankaFormatedWithAdressOIB>
    <izvorni_sadrzaj> ERSTE &amp; STEIERMERKISCHE BANK d.d.  Rijeka, OIB 23057039320, Jadranski trg 3a, 51000 Rijeka zastupanog po punomoćniku Odvjetničko društvo Maćešić i partneri</izvorni_sadrzaj>
    <derivirana_varijabla naziv="DomainObject.Predmet.StrankaFormatedWithAdressOIB_1"> ERSTE &amp; STEIERMERKISCHE BANK d.d.  Rijeka, OIB 23057039320, Jadranski trg 3a, 51000 Rijeka zastupanog po punomoćniku Odvjetničko društvo Maćešić i partneri</derivirana_varijabla>
  </DomainObject.Predmet.StrankaFormatedWithAdressOIB>
  <DomainObject.Predmet.StrankaWithAdress>
    <izvorni_sadrzaj>ERSTE &amp; STEIERMERKISCHE BANK d.d.  Rijeka Jadranski trg 3a,51000 Rijeka</izvorni_sadrzaj>
    <derivirana_varijabla naziv="DomainObject.Predmet.StrankaWithAdress_1">ERSTE &amp; STEIERMERKISCHE BANK d.d.  Rijeka Jadranski trg 3a,51000 Rijeka</derivirana_varijabla>
  </DomainObject.Predmet.StrankaWithAdress>
  <DomainObject.Predmet.StrankaWithAdressOIB>
    <izvorni_sadrzaj>ERSTE &amp; STEIERMERKISCHE BANK d.d.  Rijeka, OIB 23057039320, Jadranski trg 3a,51000 Rijeka</izvorni_sadrzaj>
    <derivirana_varijabla naziv="DomainObject.Predmet.StrankaWithAdressOIB_1">ERSTE &amp; STEIERMERKISCHE BANK d.d.  Rijeka, OIB 23057039320, Jadranski trg 3a,51000 Rijeka</derivirana_varijabla>
  </DomainObject.Predmet.StrankaWithAdressOIB>
  <DomainObject.Predmet.StrankaNazivFormated>
    <izvorni_sadrzaj>ERSTE &amp; STEIERMERKISCHE BANK d.d.  Rijeka</izvorni_sadrzaj>
    <derivirana_varijabla naziv="DomainObject.Predmet.StrankaNazivFormated_1">ERSTE &amp; STEIERMERKISCHE BANK d.d.  Rijeka</derivirana_varijabla>
  </DomainObject.Predmet.StrankaNazivFormated>
  <DomainObject.Predmet.StrankaNazivFormatedOIB>
    <izvorni_sadrzaj>ERSTE &amp; STEIERMERKISCHE BANK d.d.  Rijeka, OIB 23057039320</izvorni_sadrzaj>
    <derivirana_varijabla naziv="DomainObject.Predmet.StrankaNazivFormatedOIB_1">ERSTE &amp; STEIERMERKISCHE BANK d.d.  Rijeka, OIB 23057039320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ERSTE &amp; STEIERMERKISCHE BANK d.d.  Rijeka zastupanog po punomoćniku Odvjetničko društvo Maćešić i partneri</item>
    </izvorni_sadrzaj>
    <derivirana_varijabla naziv="DomainObject.Predmet.StrankaListFormated_1">
      <item>ERSTE &amp; STEIERMERKISCHE BANK d.d.  Rijeka zastupanog po punomoćniku Odvjetničko društvo Maćešić i partneri</item>
    </derivirana_varijabla>
  </DomainObject.Predmet.StrankaListFormated>
  <DomainObject.Predmet.StrankaListFormatedOIB>
    <izvorni_sadrzaj>
      <item>ERSTE &amp; STEIERMERKISCHE BANK d.d.  Rijeka, OIB 23057039320 zastupanog po punomoćniku Odvjetničko društvo Maćešić i partneri</item>
    </izvorni_sadrzaj>
    <derivirana_varijabla naziv="DomainObject.Predmet.StrankaListFormatedOIB_1">
      <item>ERSTE &amp; STEIERMERKISCHE BANK d.d.  Rijeka, OIB 23057039320 zastupanog po punomoćniku Odvjetničko društvo Maćešić i partneri</item>
    </derivirana_varijabla>
  </DomainObject.Predmet.StrankaListFormatedOIB>
  <DomainObject.Predmet.StrankaListFormatedWithAdress>
    <izvorni_sadrzaj>
      <item>ERSTE &amp; STEIERMERKISCHE BANK d.d.  Rijeka, Jadranski trg 3a, 51000 Rijeka zastupanog po punomoćniku Odvjetničko društvo Maćešić i partneri</item>
    </izvorni_sadrzaj>
    <derivirana_varijabla naziv="DomainObject.Predmet.StrankaListFormatedWithAdress_1">
      <item>ERSTE &amp; STEIERMERKISCHE BANK d.d.  Rijeka, Jadranski trg 3a, 51000 Rijeka zastupanog po punomoćniku Odvjetničko društvo Maćešić i partneri</item>
    </derivirana_varijabla>
  </DomainObject.Predmet.StrankaListFormatedWithAdress>
  <DomainObject.Predmet.StrankaListFormatedWithAdressOIB>
    <izvorni_sadrzaj>
      <item>ERSTE &amp; STEIERMERKISCHE BANK d.d.  Rijeka, OIB 23057039320, Jadranski trg 3a, 51000 Rijeka zastupanog po punomoćniku Odvjetničko društvo Maćešić i partneri</item>
    </izvorni_sadrzaj>
    <derivirana_varijabla naziv="DomainObject.Predmet.StrankaListFormatedWithAdressOIB_1">
      <item>ERSTE &amp; STEIERMERKISCHE BANK d.d.  Rijeka, OIB 23057039320, Jadranski trg 3a, 51000 Rijeka zastupanog po punomoćniku Odvjetničko društvo Maćešić i partneri</item>
    </derivirana_varijabla>
  </DomainObject.Predmet.StrankaListFormatedWithAdressOIB>
  <DomainObject.Predmet.StrankaListNazivFormated>
    <izvorni_sadrzaj>
      <item>ERSTE &amp; STEIERMERKISCHE BANK d.d.  Rijeka</item>
    </izvorni_sadrzaj>
    <derivirana_varijabla naziv="DomainObject.Predmet.StrankaListNazivFormated_1">
      <item>ERSTE &amp; STEIERMERKISCHE BANK d.d.  Rijeka</item>
    </derivirana_varijabla>
  </DomainObject.Predmet.StrankaListNazivFormated>
  <DomainObject.Predmet.StrankaListNazivFormatedOIB>
    <izvorni_sadrzaj>
      <item>ERSTE &amp; STEIERMERKISCHE BANK d.d.  Rijeka, OIB 23057039320</item>
    </izvorni_sadrzaj>
    <derivirana_varijabla naziv="DomainObject.Predmet.StrankaListNazivFormatedOIB_1">
      <item>ERSTE &amp; STEIERMERKISCHE BANK d.d.  Rijeka, OIB 23057039320</item>
    </derivirana_varijabla>
  </DomainObject.Predmet.StrankaListNazivFormatedOIB>
  <DomainObject.Predmet.ProtuStrankaListFormated>
    <izvorni_sadrzaj>
      <item>ELTEH - INVEST d.o.o.  Rijeka</item>
    </izvorni_sadrzaj>
    <derivirana_varijabla naziv="DomainObject.Predmet.ProtuStrankaListFormated_1">
      <item>ELTEH - INVEST d.o.o.  Rijeka</item>
    </derivirana_varijabla>
  </DomainObject.Predmet.ProtuStrankaListFormated>
  <DomainObject.Predmet.ProtuStrankaListFormatedOIB>
    <izvorni_sadrzaj>
      <item>ELTEH - INVEST d.o.o.  Rijeka, OIB 84729243541</item>
    </izvorni_sadrzaj>
    <derivirana_varijabla naziv="DomainObject.Predmet.ProtuStrankaListFormatedOIB_1">
      <item>ELTEH - INVEST d.o.o.  Rijeka, OIB 84729243541</item>
    </derivirana_varijabla>
  </DomainObject.Predmet.ProtuStrankaListFormatedOIB>
  <DomainObject.Predmet.ProtuStrankaListFormatedWithAdress>
    <izvorni_sadrzaj>
      <item>ELTEH - INVEST d.o.o.  Rijeka, Ivana Dežmana 6, 51000 Rijeka</item>
    </izvorni_sadrzaj>
    <derivirana_varijabla naziv="DomainObject.Predmet.ProtuStrankaListFormatedWithAdress_1">
      <item>ELTEH - INVEST d.o.o.  Rijeka, Ivana Dežmana 6, 51000 Rijeka</item>
    </derivirana_varijabla>
  </DomainObject.Predmet.ProtuStrankaListFormatedWithAdress>
  <DomainObject.Predmet.ProtuStrankaListFormatedWithAdressOIB>
    <izvorni_sadrzaj>
      <item>ELTEH - INVEST d.o.o.  Rijeka, OIB 84729243541, Ivana Dežmana 6, 51000 Rijeka</item>
    </izvorni_sadrzaj>
    <derivirana_varijabla naziv="DomainObject.Predmet.ProtuStrankaListFormatedWithAdressOIB_1">
      <item>ELTEH - INVEST d.o.o.  Rijeka, OIB 84729243541, Ivana Dežmana 6, 51000 Rijeka</item>
    </derivirana_varijabla>
  </DomainObject.Predmet.ProtuStrankaListFormatedWithAdressOIB>
  <DomainObject.Predmet.ProtuStrankaListNazivFormated>
    <izvorni_sadrzaj>
      <item>ELTEH - INVEST d.o.o.  Rijeka</item>
    </izvorni_sadrzaj>
    <derivirana_varijabla naziv="DomainObject.Predmet.ProtuStrankaListNazivFormated_1">
      <item>ELTEH - INVEST d.o.o.  Rijeka</item>
    </derivirana_varijabla>
  </DomainObject.Predmet.ProtuStrankaListNazivFormated>
  <DomainObject.Predmet.ProtuStrankaListNazivFormatedOIB>
    <izvorni_sadrzaj>
      <item>ELTEH - INVEST d.o.o.  Rijeka, OIB 84729243541</item>
    </izvorni_sadrzaj>
    <derivirana_varijabla naziv="DomainObject.Predmet.ProtuStrankaListNazivFormatedOIB_1">
      <item>ELTEH - INVEST d.o.o.  Rijeka, OIB 84729243541</item>
    </derivirana_varijabla>
  </DomainObject.Predmet.ProtuStrankaListNazivFormatedOIB>
  <DomainObject.Predmet.OstaliListFormated>
    <izvorni_sadrzaj>
      <item>Odvjetničko društvo Maćešić i partneri punomoćnik sudionika u postupku ERSTE &amp; STEIERMERKISCHE BANK d.d.  Rijeka</item>
      <item>Robert Kurek</item>
      <item>Ranka Herljević</item>
      <item>B2 KAPITAL d.o.o.</item>
    </izvorni_sadrzaj>
    <derivirana_varijabla naziv="DomainObject.Predmet.OstaliListFormated_1">
      <item>Odvjetničko društvo Maćešić i partneri punomoćnik sudionika u postupku ERSTE &amp; STEIERMERKISCHE BANK d.d.  Rijeka</item>
      <item>Robert Kurek</item>
      <item>Ranka Herljević</item>
      <item>B2 KAPITAL d.o.o.</item>
    </derivirana_varijabla>
  </DomainObject.Predmet.OstaliListFormated>
  <DomainObject.Predmet.OstaliListFormatedOIB>
    <izvorni_sadrzaj>
      <item>Odvjetničko društvo Maćešić i partneri, OIB 11793113837 punomoćnik sudionika u postupku ERSTE &amp; STEIERMERKISCHE BANK d.d.  Rijeka</item>
      <item>Robert Kurek</item>
      <item>Ranka Herljević, OIB 14109641646</item>
      <item>B2 KAPITAL d.o.o., OIB 57509775367</item>
    </izvorni_sadrzaj>
    <derivirana_varijabla naziv="DomainObject.Predmet.OstaliListFormatedOIB_1">
      <item>Odvjetničko društvo Maćešić i partneri, OIB 11793113837 punomoćnik sudionika u postupku ERSTE &amp; STEIERMERKISCHE BANK d.d.  Rijeka</item>
      <item>Robert Kurek</item>
      <item>Ranka Herljević, OIB 14109641646</item>
      <item>B2 KAPITAL d.o.o., OIB 57509775367</item>
    </derivirana_varijabla>
  </DomainObject.Predmet.OstaliListFormatedOIB>
  <DomainObject.Predmet.OstaliListFormatedWithAdress>
    <izvorni_sadrzaj>
      <item>Odvjetničko društvo Maćešić i partneri, Pod kaštelom 4, 51000 Rijeka punomoćnik sudionika u postupku ERSTE &amp; STEIERMERKISCHE BANK d.d.  Rijeka</item>
      <item>Robert Kurek, Ivana Dežmana 6, 51000 Rijeka</item>
      <item>Ranka Herljević, Soboli 10, 51218 Čavle</item>
      <item>B2 KAPITAL d.o.o., Radnička cesta 41, 10000 Zagreb</item>
    </izvorni_sadrzaj>
    <derivirana_varijabla naziv="DomainObject.Predmet.OstaliListFormatedWithAdress_1">
      <item>Odvjetničko društvo Maćešić i partneri, Pod kaštelom 4, 51000 Rijeka punomoćnik sudionika u postupku ERSTE &amp; STEIERMERKISCHE BANK d.d.  Rijeka</item>
      <item>Robert Kurek, Ivana Dežmana 6, 51000 Rijeka</item>
      <item>Ranka Herljević, Soboli 10, 51218 Čavle</item>
      <item>B2 KAPITAL d.o.o., Radnička cesta 41, 10000 Zagreb</item>
    </derivirana_varijabla>
  </DomainObject.Predmet.OstaliListFormatedWithAdress>
  <DomainObject.Predmet.OstaliListFormatedWithAdressOIB>
    <izvorni_sadrzaj>
      <item>Odvjetničko društvo Maćešić i partneri, OIB 11793113837, Pod kaštelom 4, 51000 Rijeka punomoćnik sudionika u postupku ERSTE &amp; STEIERMERKISCHE BANK d.d.  Rijeka</item>
      <item>Robert Kurek, Ivana Dežmana 6, 51000 Rijeka</item>
      <item>Ranka Herljević, OIB 14109641646, Soboli 10, 51218 Čavle</item>
      <item>B2 KAPITAL d.o.o., OIB 57509775367, Radnička cesta 41, 10000 Zagreb</item>
    </izvorni_sadrzaj>
    <derivirana_varijabla naziv="DomainObject.Predmet.OstaliListFormatedWithAdressOIB_1">
      <item>Odvjetničko društvo Maćešić i partneri, OIB 11793113837, Pod kaštelom 4, 51000 Rijeka punomoćnik sudionika u postupku ERSTE &amp; STEIERMERKISCHE BANK d.d.  Rijeka</item>
      <item>Robert Kurek, Ivana Dežmana 6, 51000 Rijeka</item>
      <item>Ranka Herljević, OIB 14109641646, Soboli 10, 51218 Čavle</item>
      <item>B2 KAPITAL d.o.o., OIB 57509775367, Radnička cesta 41, 10000 Zagreb</item>
    </derivirana_varijabla>
  </DomainObject.Predmet.OstaliListFormatedWithAdressOIB>
  <DomainObject.Predmet.OstaliListNazivFormated>
    <izvorni_sadrzaj>
      <item>Odvjetničko društvo Maćešić i partneri</item>
      <item>Robert Kurek</item>
      <item>Ranka Herljević</item>
      <item>B2 KAPITAL d.o.o.</item>
    </izvorni_sadrzaj>
    <derivirana_varijabla naziv="DomainObject.Predmet.OstaliListNazivFormated_1">
      <item>Odvjetničko društvo Maćešić i partneri</item>
      <item>Robert Kurek</item>
      <item>Ranka Herljević</item>
      <item>B2 KAPITAL d.o.o.</item>
    </derivirana_varijabla>
  </DomainObject.Predmet.OstaliListNazivFormated>
  <DomainObject.Predmet.OstaliListNazivFormatedOIB>
    <izvorni_sadrzaj>
      <item>Odvjetničko društvo Maćešić i partneri, OIB 11793113837</item>
      <item>Robert Kurek</item>
      <item>Ranka Herljević, OIB 14109641646</item>
      <item>B2 KAPITAL d.o.o., OIB 57509775367</item>
    </izvorni_sadrzaj>
    <derivirana_varijabla naziv="DomainObject.Predmet.OstaliListNazivFormatedOIB_1">
      <item>Odvjetničko društvo Maćešić i partneri, OIB 11793113837</item>
      <item>Robert Kurek</item>
      <item>Ranka Herljević, OIB 14109641646</item>
      <item>B2 KAPITAL d.o.o., OIB 57509775367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rujna 2017.</izvorni_sadrzaj>
    <derivirana_varijabla naziv="DomainObject.Datum_1">1.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ERSTE &amp; STEIERMERKISCHE BANK d.d.  Rijeka</izvorni_sadrzaj>
    <derivirana_varijabla naziv="DomainObject.Predmet.StrankaIDrugi_1">ERSTE &amp; STEIERMERKISCHE BANK d.d.  Rijeka</derivirana_varijabla>
  </DomainObject.Predmet.StrankaIDrugi>
  <DomainObject.Predmet.ProtustrankaIDrugi>
    <izvorni_sadrzaj>ELTEH - INVEST d.o.o.  Rijeka</izvorni_sadrzaj>
    <derivirana_varijabla naziv="DomainObject.Predmet.ProtustrankaIDrugi_1">ELTEH - INVEST d.o.o.  Rijeka</derivirana_varijabla>
  </DomainObject.Predmet.ProtustrankaIDrugi>
  <DomainObject.Predmet.StrankaIDrugiAdressOIB>
    <izvorni_sadrzaj>ERSTE &amp; STEIERMERKISCHE BANK d.d.  Rijeka, OIB 23057039320, Jadranski trg 3a, 51000 Rijeka</izvorni_sadrzaj>
    <derivirana_varijabla naziv="DomainObject.Predmet.StrankaIDrugiAdressOIB_1">ERSTE &amp; STEIERMERKISCHE BANK d.d.  Rijeka, OIB 23057039320, Jadranski trg 3a, 51000 Rijeka</derivirana_varijabla>
  </DomainObject.Predmet.StrankaIDrugiAdressOIB>
  <DomainObject.Predmet.ProtustrankaIDrugiAdressOIB>
    <izvorni_sadrzaj>ELTEH - INVEST d.o.o.  Rijeka, OIB 84729243541, Ivana Dežmana 6, 51000 Rijeka</izvorni_sadrzaj>
    <derivirana_varijabla naziv="DomainObject.Predmet.ProtustrankaIDrugiAdressOIB_1">ELTEH - INVEST d.o.o.  Rijeka, OIB 84729243541, Ivana Dežmana 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ERSTE &amp; STEIERMERKISCHE BANK d.d.  Rijeka</item>
      <item>ELTEH - INVEST d.o.o.  Rijeka</item>
      <item>Odvjetničko društvo Maćešić i partneri</item>
      <item>Robert Kurek</item>
      <item>Ranka Herljević</item>
      <item>B2 KAPITAL d.o.o.</item>
    </izvorni_sadrzaj>
    <derivirana_varijabla naziv="DomainObject.Predmet.SudioniciListNaziv_1">
      <item>ERSTE &amp; STEIERMERKISCHE BANK d.d.  Rijeka</item>
      <item>ELTEH - INVEST d.o.o.  Rijeka</item>
      <item>Odvjetničko društvo Maćešić i partneri</item>
      <item>Robert Kurek</item>
      <item>Ranka Herljević</item>
      <item>B2 KAPITAL d.o.o.</item>
    </derivirana_varijabla>
  </DomainObject.Predmet.SudioniciListNaziv>
  <DomainObject.Predmet.SudioniciListAdressOIB>
    <izvorni_sadrzaj>
      <item>ERSTE &amp; STEIERMERKISCHE BANK d.d.  Rijeka, OIB 23057039320, Jadranski trg 3a,51000 Rijeka</item>
      <item>ELTEH - INVEST d.o.o.  Rijeka, OIB 84729243541, Ivana Dežmana 6,51000 Rijeka</item>
      <item>Odvjetničko društvo Maćešić i partneri, OIB 11793113837, Pod kaštelom 4,51000 Rijeka</item>
      <item>Robert Kurek, Ivana Dežmana 6,51000 Rijeka</item>
      <item>Ranka Herljević, OIB 14109641646, Soboli 10,51218 Čavle</item>
      <item>B2 KAPITAL d.o.o., OIB 57509775367, Radnička cesta 41,10000 Zagreb</item>
    </izvorni_sadrzaj>
    <derivirana_varijabla naziv="DomainObject.Predmet.SudioniciListAdressOIB_1">
      <item>ERSTE &amp; STEIERMERKISCHE BANK d.d.  Rijeka, OIB 23057039320, Jadranski trg 3a,51000 Rijeka</item>
      <item>ELTEH - INVEST d.o.o.  Rijeka, OIB 84729243541, Ivana Dežmana 6,51000 Rijeka</item>
      <item>Odvjetničko društvo Maćešić i partneri, OIB 11793113837, Pod kaštelom 4,51000 Rijeka</item>
      <item>Robert Kurek, Ivana Dežmana 6,51000 Rijeka</item>
      <item>Ranka Herljević, OIB 14109641646, Soboli 10,51218 Čavle</item>
      <item>B2 KAPITAL d.o.o., OIB 57509775367, Radnička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23057039320</item>
      <item>, OIB 84729243541</item>
      <item>, OIB 11793113837</item>
      <item>, OIB null</item>
      <item>, OIB 14109641646</item>
      <item>, OIB 57509775367</item>
    </izvorni_sadrzaj>
    <derivirana_varijabla naziv="DomainObject.Predmet.SudioniciListNazivOIB_1">
      <item>, OIB 23057039320</item>
      <item>, OIB 84729243541</item>
      <item>, OIB 11793113837</item>
      <item>, OIB null</item>
      <item>, OIB 14109641646</item>
      <item>, OIB 57509775367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Ranka Herljević, OIB 14109641646, Soboli 10 Čavle</item>
    </izvorni_sadrzaj>
    <derivirana_varijabla naziv="DomainObject.Predmet.StecajniUpraviteljiListAddressOIB_1">
      <item>Ranka Herljević, OIB 14109641646, Soboli 10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423</properties:Words>
  <properties:Characters>2287</properties:Characters>
  <properties:Lines>68</properties:Lines>
  <properties:Paragraphs>18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2829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2017-08-31T11:56:00Z</dcterms:created>
  <dc:creator>M San Grupa</dc:creator>
  <cp:lastModifiedBy>Renata Valić</cp:lastModifiedBy>
  <cp:lastPrinted>2015-01-21T12:34:00Z</cp:lastPrinted>
  <dcterms:modified xmlns:xsi="http://www.w3.org/2001/XMLSchema-instance" xsi:type="dcterms:W3CDTF">2017-09-01T06:39:00Z</dcterms:modified>
  <cp:revision>5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