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c7ed" w14:paraId="035c7e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 xml:space="preserve">             5 St-108/2016-17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</w:t>
      </w:r>
      <w:r w:rsidRPr="00540050">
        <w:rPr>
          <w:rFonts w:cs="Times New Roman" w:eastAsia="Times New Roman"/>
          <w:noProof/>
          <w:szCs w:val="20"/>
          <w:lang w:eastAsia="hr-HR"/>
        </w:rPr>
        <w:t xml:space="preserve">Kubica, </w:t>
      </w:r>
      <w:r w:rsidRPr="0054005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F. Supila 4, za otvaranje stečajnog postupka nad dužnikom DMS d.o.o. za metaloprerađivačku djelatnost i trgovinu, Virovitica, </w:t>
      </w:r>
      <w:proofErr w:type="spellStart"/>
      <w:r w:rsidRPr="00540050">
        <w:rPr>
          <w:rFonts w:cs="Times New Roman" w:eastAsia="Times New Roman"/>
          <w:szCs w:val="20"/>
          <w:lang w:eastAsia="hr-HR"/>
        </w:rPr>
        <w:t>Budrovac</w:t>
      </w:r>
      <w:proofErr w:type="spellEnd"/>
      <w:r w:rsidRPr="0054005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540050">
        <w:rPr>
          <w:rFonts w:cs="Times New Roman" w:eastAsia="Times New Roman"/>
          <w:szCs w:val="20"/>
          <w:lang w:eastAsia="hr-HR"/>
        </w:rPr>
        <w:t xml:space="preserve"> 20, MBS: 010014604, OIB: 18505837457, 23. lipnja 2017</w:t>
      </w:r>
      <w:r w:rsidRPr="00540050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0050">
        <w:rPr>
          <w:rFonts w:cs="Times New Roman" w:eastAsia="Times New Roman"/>
          <w:szCs w:val="20"/>
          <w:lang w:eastAsia="hr-HR"/>
        </w:rPr>
        <w:t>r i j e š i o   j e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0050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22. kolovoza 2017. u 9,20 sati u ovome sudu u Bjelovaru, Šetalište dr. </w:t>
      </w:r>
      <w:proofErr w:type="spellStart"/>
      <w:r w:rsidRPr="0054005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4005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4005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0050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0050">
        <w:rPr>
          <w:rFonts w:cs="Times New Roman" w:eastAsia="Times New Roman"/>
          <w:szCs w:val="20"/>
          <w:lang w:eastAsia="hr-HR"/>
        </w:rPr>
        <w:t>- zastupnik dužnika po zakonu Duško Mirić.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 xml:space="preserve">U Bjelovaru, 23. lipnja 2017. 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540050">
        <w:rPr>
          <w:rFonts w:cs="Times New Roman" w:eastAsia="Times New Roman"/>
          <w:noProof/>
          <w:szCs w:val="20"/>
          <w:lang w:eastAsia="hr-HR" w:val="en-GB"/>
        </w:rPr>
        <w:t xml:space="preserve"> MARIJA PETRINA KUBICA v.r.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4005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40050" w:rsidP="00540050" w:rsidR="00540050" w:rsidRPr="005400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4005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40050" w:rsidP="00540050" w:rsidR="00540050" w:rsidRPr="0054005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4005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540050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40050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540050">
        <w:rPr>
          <w:rFonts w:cs="Times New Roman" w:eastAsia="Times New Roman"/>
          <w:szCs w:val="20"/>
          <w:lang w:eastAsia="hr-HR" w:val="en-GB"/>
        </w:rPr>
        <w:t>.</w:t>
      </w: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40050" w:rsidP="00540050" w:rsidR="00540050" w:rsidRPr="0054005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05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St-108/2016-17</izvorni_sadrzaj>
    <derivirana_varijabla naziv="DomainObject.Oznaka_1">St-108/2016-17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</izvorni_sadrzaj>
    <derivirana_varijabla naziv="DomainObject.Predmet.ProtustrankaFormated_1">  DMS d.o.o. za metaloprerađivačku djelatnost i trgovinu, Virovitica zastupanog po punomoćniku Duško Mirić</derivirana_varijabla>
  </DomainObject.Predmet.ProtustrankaFormated>
  <DomainObject.Predmet.ProtustrankaFormatedOIB>
    <izvorni_sadrzaj>  DMS d.o.o. za metaloprerađivačku djelatnost i trgovinu, Virovitica, OIB 18505837457 zastupanog po punomoćniku Duško Mirić</izvorni_sadrzaj>
    <derivirana_varijabla naziv="DomainObject.Predmet.ProtustrankaFormatedOIB_1">  DMS d.o.o. za metaloprerađivačku djelatnost i trgovinu, Virovitica, OIB 18505837457 zastupanog po punomoćniku Duško Mirić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</izvorni_sadrzaj>
    <derivirana_varijabla naziv="DomainObject.Predmet.ProtustrankaFormatedWithAdress_1"> DMS d.o.o. za metaloprerađivačku djelatnost i trgovinu, Virovitica, Budrovac Lukački 20, 33000 Virovitica zastupanog po punomoćniku Duško Mirić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</izvorni_sadrzaj>
    <derivirana_varijabla naziv="DomainObject.Predmet.ProtustrankaFormatedWithAdressOIB_1"> DMS d.o.o. za metaloprerađivačku djelatnost i trgovinu, Virovitica, OIB 18505837457, Budrovac Lukački 20, 33000 Virovitica zastupanog po punomoćniku Duško Mirić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</item>
    </izvorni_sadrzaj>
    <derivirana_varijabla naziv="DomainObject.Predmet.ProtuStrankaListFormated_1">
      <item>DMS d.o.o. za metaloprerađivačku djelatnost i trgovinu, Virovitica zastupanog po punomoćniku Duško Mirić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</item>
    </izvorni_sadrzaj>
    <derivirana_varijabla naziv="DomainObject.Predmet.ProtuStrankaListFormatedOIB_1">
      <item>DMS d.o.o. za metaloprerađivačku djelatnost i trgovinu, Virovitica, OIB 18505837457 zastupanog po punomoćniku Duško Mirić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Miroslav Borš</item>
    </izvorni_sadrzaj>
    <derivirana_varijabla naziv="DomainObject.Predmet.OstaliListFormated_1">
      <item>Duško Mirić punomoćnik sudionika u postupku DMS d.o.o. za metaloprerađivačku djelatnost i trgovinu, Virovitica</item>
      <item>Miroslav Borš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Miroslav Borš, OIB 69665623244</item>
    </izvorni_sadrzaj>
    <derivirana_varijabla naziv="DomainObject.Predmet.OstaliListFormatedOIB_1">
      <item>Duško Mirić, OIB 13926832655 punomoćnik sudionika u postupku DMS d.o.o. za metaloprerađivačku djelatnost i trgovinu, Virovitica</item>
      <item>Miroslav Borš, OIB 69665623244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Miroslav Borš, Plemićeva 2,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Miroslav Borš, Plemićeva 2,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Miroslav Borš, OIB 69665623244, Plemićeva 2, 10000 Zagreb</item>
    </derivirana_varijabla>
  </DomainObject.Predmet.OstaliListFormatedWithAdressOIB>
  <DomainObject.Predmet.OstaliListNazivFormated>
    <izvorni_sadrzaj>
      <item>Duško Mirić</item>
      <item>Miroslav Borš</item>
    </izvorni_sadrzaj>
    <derivirana_varijabla naziv="DomainObject.Predmet.OstaliListNazivFormated_1">
      <item>Duško Mirić</item>
      <item>Miroslav Borš</item>
    </derivirana_varijabla>
  </DomainObject.Predmet.OstaliListNazivFormated>
  <DomainObject.Predmet.OstaliListNazivFormatedOIB>
    <izvorni_sadrzaj>
      <item>Duško Mirić, OIB 13926832655</item>
      <item>Miroslav Borš, OIB 69665623244</item>
    </izvorni_sadrzaj>
    <derivirana_varijabla naziv="DomainObject.Predmet.OstaliListNazivFormatedOIB_1">
      <item>Duško Mirić, OIB 13926832655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St-108/2016-17</izvorni_sadrzaj>
    <derivirana_varijabla naziv="DomainObject.PoslovniBrojDokumenta_1">St-108/2016-17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Miroslav Borš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Miroslav Borš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06A80-74B5-4EF7-8AA0-C5BB7A757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161</properties:Words>
  <properties:Characters>776</properties:Characters>
  <properties:Lines>47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2017-06-23T09:13:00Z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St-108/2016-17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