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caa6" w14:paraId="778caa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F6F9D">
        <w:rPr>
          <w:sz w:val="24"/>
          <w:szCs w:val="24"/>
          <w:lang w:val="hr-HR"/>
        </w:rPr>
        <w:t>58</w:t>
      </w:r>
      <w:r w:rsidR="00A442FC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F20481">
        <w:t>NINO MARINO d.o.o., Zadar, Ivana Matetića Ronjgova 12</w:t>
      </w:r>
      <w:r w:rsidR="006F0F2C">
        <w:t xml:space="preserve">, </w:t>
      </w:r>
      <w:r w:rsidR="00C11685">
        <w:t xml:space="preserve">OIB: </w:t>
      </w:r>
      <w:r w:rsidR="00F20481">
        <w:t>96609665003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DF6F9D">
        <w:rPr>
          <w:szCs w:val="24"/>
        </w:rPr>
        <w:t>26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8719E1">
        <w:t>JADRANKA ČIRJAK, Zadar, Ivana Matetića Ronjgova 12</w:t>
      </w:r>
      <w:r w:rsidR="00953E62">
        <w:t>,</w:t>
      </w:r>
      <w:r w:rsidR="009D18C4">
        <w:rPr>
          <w:szCs w:val="24"/>
        </w:rPr>
        <w:t xml:space="preserve"> OIB: </w:t>
      </w:r>
      <w:r w:rsidR="008719E1">
        <w:rPr>
          <w:szCs w:val="24"/>
        </w:rPr>
        <w:t>55103266368</w:t>
      </w:r>
      <w:r w:rsidR="009119A3">
        <w:rPr>
          <w:szCs w:val="24"/>
        </w:rPr>
        <w:t>,</w:t>
      </w:r>
      <w:r w:rsidR="0075006D">
        <w:rPr>
          <w:szCs w:val="24"/>
        </w:rPr>
        <w:t xml:space="preserve"> i </w:t>
      </w:r>
      <w:r w:rsidR="008719E1">
        <w:rPr>
          <w:szCs w:val="24"/>
        </w:rPr>
        <w:t>MARINKO ČIRJAK</w:t>
      </w:r>
      <w:r w:rsidR="0075006D">
        <w:rPr>
          <w:szCs w:val="24"/>
        </w:rPr>
        <w:t xml:space="preserve">, Zadar, </w:t>
      </w:r>
      <w:r w:rsidR="008719E1">
        <w:t>Ivana Matetića Ronjgova 12</w:t>
      </w:r>
      <w:r w:rsidR="0075006D">
        <w:rPr>
          <w:szCs w:val="24"/>
        </w:rPr>
        <w:t xml:space="preserve">, OIB: </w:t>
      </w:r>
      <w:r w:rsidR="00AA4B13" w:rsidRPr="00AA4B13">
        <w:rPr>
          <w:szCs w:val="24"/>
        </w:rPr>
        <w:t>65435619768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="0075006D">
        <w:rPr>
          <w:szCs w:val="24"/>
        </w:rPr>
        <w:t>solidarno plate</w:t>
      </w:r>
      <w:r w:rsidRPr="00951610">
        <w:rPr>
          <w:szCs w:val="24"/>
        </w:rPr>
        <w:t xml:space="preserve">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DF6F9D">
        <w:rPr>
          <w:szCs w:val="24"/>
        </w:rPr>
        <w:t>58</w:t>
      </w:r>
      <w:r w:rsidR="00A442FC">
        <w:rPr>
          <w:szCs w:val="24"/>
        </w:rPr>
        <w:t>7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75006D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F20481" w:rsidRPr="00F20481">
        <w:rPr>
          <w:sz w:val="24"/>
          <w:szCs w:val="24"/>
        </w:rPr>
        <w:t>NINO MARINO d.o.o., Zadar</w:t>
      </w:r>
      <w:r w:rsidR="004C4592" w:rsidRPr="00F20481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DF6F9D">
        <w:rPr>
          <w:sz w:val="24"/>
          <w:szCs w:val="24"/>
          <w:lang w:val="hr-HR"/>
        </w:rPr>
        <w:t>26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AA4B13">
        <w:t>JADRANKA ČIRJAK, Zadar, Ivana Matetića Ronjgova 12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75006D" w:rsidP="0075006D" w:rsidR="0075006D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AA4B13">
        <w:rPr>
          <w:szCs w:val="24"/>
        </w:rPr>
        <w:t xml:space="preserve">MARINKO ČIRJAK, Zadar, </w:t>
      </w:r>
      <w:r w:rsidR="00AA4B13">
        <w:t>Ivana Matetića Ronjgova 12</w:t>
      </w:r>
      <w:r>
        <w:t xml:space="preserve"> - na adresu </w:t>
      </w:r>
      <w:r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481" w:rsidR="00F20481">
      <w:r>
        <w:separator/>
      </w:r>
    </w:p>
  </w:endnote>
  <w:endnote w:id="0" w:type="continuationSeparator">
    <w:p w:rsidRDefault="00F20481" w:rsidR="00F20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481" w:rsidR="00F20481">
      <w:r>
        <w:separator/>
      </w:r>
    </w:p>
  </w:footnote>
  <w:footnote w:id="0" w:type="continuationSeparator">
    <w:p w:rsidRDefault="00F20481" w:rsidR="00F20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0481" w:rsidR="00F204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481" w:rsidP="00EF4316" w:rsidR="00F20481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27D7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20481" w:rsidP="00DD7B90" w:rsidR="00F20481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St-587/16-3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6F0F2C"/>
    <w:rsid w:val="00722E41"/>
    <w:rsid w:val="00725EE3"/>
    <w:rsid w:val="00727D7F"/>
    <w:rsid w:val="00731A74"/>
    <w:rsid w:val="00731EF6"/>
    <w:rsid w:val="00736583"/>
    <w:rsid w:val="00742494"/>
    <w:rsid w:val="007469A2"/>
    <w:rsid w:val="0075006D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9E1"/>
    <w:rsid w:val="00871F4E"/>
    <w:rsid w:val="00886EB2"/>
    <w:rsid w:val="008A0BDF"/>
    <w:rsid w:val="008A2C49"/>
    <w:rsid w:val="008A35BC"/>
    <w:rsid w:val="008B261F"/>
    <w:rsid w:val="009119A3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2FC"/>
    <w:rsid w:val="00A448B5"/>
    <w:rsid w:val="00A665ED"/>
    <w:rsid w:val="00A75CB1"/>
    <w:rsid w:val="00A92C32"/>
    <w:rsid w:val="00AA4B13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DF6F9D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481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7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D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D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D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D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7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D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D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D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D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NINO MARINO d.o.o. za trgovinu i usluge</izvorni_sadrzaj>
    <derivirana_varijabla naziv="DomainObject.Predmet.ProtustrankaFormated_1">  NINO MARINO d.o.o. za trgovinu i usluge</derivirana_varijabla>
  </DomainObject.Predmet.ProtustrankaFormated>
  <DomainObject.Predmet.ProtustrankaFormatedOIB>
    <izvorni_sadrzaj>  NINO MARINO d.o.o. za trgovinu i usluge, OIB 96609665003</izvorni_sadrzaj>
    <derivirana_varijabla naziv="DomainObject.Predmet.ProtustrankaFormatedOIB_1">  NINO MARINO d.o.o. za trgovinu i usluge, OIB 96609665003</derivirana_varijabla>
  </DomainObject.Predmet.ProtustrankaFormatedOIB>
  <DomainObject.Predmet.ProtustrankaFormatedWithAdress>
    <izvorni_sadrzaj> NINO MARINO d.o.o. za trgovinu i usluge, Ivana Matetića Ronjgova  12, 23000 Zadar</izvorni_sadrzaj>
    <derivirana_varijabla naziv="DomainObject.Predmet.ProtustrankaFormatedWithAdress_1"> NINO MARINO d.o.o. za trgovinu i usluge, Ivana Matetića Ronjgova  12, 23000 Zadar</derivirana_varijabla>
  </DomainObject.Predmet.ProtustrankaFormatedWithAdress>
  <DomainObject.Predmet.ProtustrankaFormatedWithAdressOIB>
    <izvorni_sadrzaj> NINO MARINO d.o.o. za trgovinu i usluge, OIB 96609665003, Ivana Matetića Ronjgova  12, 23000 Zadar</izvorni_sadrzaj>
    <derivirana_varijabla naziv="DomainObject.Predmet.ProtustrankaFormatedWithAdressOIB_1"> NINO MARINO d.o.o. za trgovinu i usluge, OIB 96609665003, Ivana Matetića Ronjgova  12, 23000 Zadar</derivirana_varijabla>
  </DomainObject.Predmet.ProtustrankaFormatedWithAdressOIB>
  <DomainObject.Predmet.ProtustrankaWithAdress>
    <izvorni_sadrzaj>NINO MARINO d.o.o. za trgovinu i usluge Ivana Matetića Ronjgova  12, 23000 Zadar</izvorni_sadrzaj>
    <derivirana_varijabla naziv="DomainObject.Predmet.ProtustrankaWithAdress_1">NINO MARINO d.o.o. za trgovinu i usluge Ivana Matetića Ronjgova  12, 23000 Zadar</derivirana_varijabla>
  </DomainObject.Predmet.ProtustrankaWithAdress>
  <DomainObject.Predmet.ProtustrankaWithAdressOIB>
    <izvorni_sadrzaj>NINO MARINO d.o.o. za trgovinu i usluge, OIB 96609665003, Ivana Matetića Ronjgova  12, 23000 Zadar</izvorni_sadrzaj>
    <derivirana_varijabla naziv="DomainObject.Predmet.ProtustrankaWithAdressOIB_1">NINO MARINO d.o.o. za trgovinu i usluge, OIB 96609665003, Ivana Matetića Ronjgova  12, 23000 Zadar</derivirana_varijabla>
  </DomainObject.Predmet.ProtustrankaWithAdressOIB>
  <DomainObject.Predmet.ProtustrankaNazivFormated>
    <izvorni_sadrzaj>NINO MARINO d.o.o. za trgovinu i usluge</izvorni_sadrzaj>
    <derivirana_varijabla naziv="DomainObject.Predmet.ProtustrankaNazivFormated_1">NINO MARINO d.o.o. za trgovinu i usluge</derivirana_varijabla>
  </DomainObject.Predmet.ProtustrankaNazivFormated>
  <DomainObject.Predmet.ProtustrankaNazivFormatedOIB>
    <izvorni_sadrzaj>NINO MARINO d.o.o. za trgovinu i usluge, OIB 96609665003</izvorni_sadrzaj>
    <derivirana_varijabla naziv="DomainObject.Predmet.ProtustrankaNazivFormatedOIB_1">NINO MARINO d.o.o. za trgovinu i usluge, OIB 96609665003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NINO MARINO d.o.o. za trgovinu i usluge</item>
    </izvorni_sadrzaj>
    <derivirana_varijabla naziv="DomainObject.Predmet.ProtuStrankaListFormated_1">
      <item>NINO MARINO d.o.o. za trgovinu i usluge</item>
    </derivirana_varijabla>
  </DomainObject.Predmet.ProtuStrankaListFormated>
  <DomainObject.Predmet.ProtuStrankaListFormatedOIB>
    <izvorni_sadrzaj>
      <item>NINO MARINO d.o.o. za trgovinu i usluge, OIB 96609665003</item>
    </izvorni_sadrzaj>
    <derivirana_varijabla naziv="DomainObject.Predmet.ProtuStrankaListFormatedOIB_1">
      <item>NINO MARINO d.o.o. za trgovinu i usluge, OIB 96609665003</item>
    </derivirana_varijabla>
  </DomainObject.Predmet.ProtuStrankaListFormatedOIB>
  <DomainObject.Predmet.ProtuStrankaListFormatedWithAdress>
    <izvorni_sadrzaj>
      <item>NINO MARINO d.o.o. za trgovinu i usluge, Ivana Matetića Ronjgova  12, 23000 Zadar</item>
    </izvorni_sadrzaj>
    <derivirana_varijabla naziv="DomainObject.Predmet.ProtuStrankaListFormatedWithAdress_1">
      <item>NINO MARINO d.o.o. za trgovinu i usluge, Ivana Matetića Ronjgova  12, 23000 Zadar</item>
    </derivirana_varijabla>
  </DomainObject.Predmet.ProtuStrankaListFormatedWithAdress>
  <DomainObject.Predmet.ProtuStrankaListFormatedWithAdressOIB>
    <izvorni_sadrzaj>
      <item>NINO MARINO d.o.o. za trgovinu i usluge, OIB 96609665003, Ivana Matetića Ronjgova  12, 23000 Zadar</item>
    </izvorni_sadrzaj>
    <derivirana_varijabla naziv="DomainObject.Predmet.ProtuStrankaListFormatedWithAdressOIB_1">
      <item>NINO MARINO d.o.o. za trgovinu i usluge, OIB 96609665003, Ivana Matetića Ronjgova  12, 23000 Zadar</item>
    </derivirana_varijabla>
  </DomainObject.Predmet.ProtuStrankaListFormatedWithAdressOIB>
  <DomainObject.Predmet.ProtuStrankaListNazivFormated>
    <izvorni_sadrzaj>
      <item>NINO MARINO d.o.o. za trgovinu i usluge</item>
    </izvorni_sadrzaj>
    <derivirana_varijabla naziv="DomainObject.Predmet.ProtuStrankaListNazivFormated_1">
      <item>NINO MARINO d.o.o. za trgovinu i usluge</item>
    </derivirana_varijabla>
  </DomainObject.Predmet.ProtuStrankaListNazivFormated>
  <DomainObject.Predmet.ProtuStrankaListNazivFormatedOIB>
    <izvorni_sadrzaj>
      <item>NINO MARINO d.o.o. za trgovinu i usluge, OIB 96609665003</item>
    </izvorni_sadrzaj>
    <derivirana_varijabla naziv="DomainObject.Predmet.ProtuStrankaListNazivFormatedOIB_1">
      <item>NINO MARINO d.o.o. za trgovinu i usluge, OIB 96609665003</item>
    </derivirana_varijabla>
  </DomainObject.Predmet.ProtuStrankaListNazivFormatedOIB>
  <DomainObject.Predmet.OstaliListFormated>
    <izvorni_sadrzaj>
      <item>Jadranka Čirjak</item>
      <item>Marinko Čirjak</item>
    </izvorni_sadrzaj>
    <derivirana_varijabla naziv="DomainObject.Predmet.OstaliListFormated_1">
      <item>Jadranka Čirjak</item>
      <item>Marinko Čirjak</item>
    </derivirana_varijabla>
  </DomainObject.Predmet.OstaliListFormated>
  <DomainObject.Predmet.OstaliListFormatedOIB>
    <izvorni_sadrzaj>
      <item>Jadranka Čirjak, OIB 55103266368</item>
      <item>Marinko Čirjak, OIB 65435619768</item>
    </izvorni_sadrzaj>
    <derivirana_varijabla naziv="DomainObject.Predmet.OstaliListFormatedOIB_1">
      <item>Jadranka Čirjak, OIB 55103266368</item>
      <item>Marinko Čirjak, OIB 65435619768</item>
    </derivirana_varijabla>
  </DomainObject.Predmet.OstaliListFormatedOIB>
  <DomainObject.Predmet.OstaliListFormatedWithAdress>
    <izvorni_sadrzaj>
      <item>Jadranka Čirjak, Ivana Matetića Ronjgova 12, 23000 Zadar</item>
      <item>Marinko Čirjak, Ivana Matetića Ronjgova 12, 23000 Zadar</item>
    </izvorni_sadrzaj>
    <derivirana_varijabla naziv="DomainObject.Predmet.OstaliListFormatedWithAdress_1">
      <item>Jadranka Čirjak, Ivana Matetića Ronjgova 12, 23000 Zadar</item>
      <item>Marinko Čirjak, Ivana Matetića Ronjgova 12, 23000 Zadar</item>
    </derivirana_varijabla>
  </DomainObject.Predmet.OstaliListFormatedWithAdress>
  <DomainObject.Predmet.OstaliListFormatedWithAdressOIB>
    <izvorni_sadrzaj>
      <item>Jadranka Čirjak, OIB 55103266368, Ivana Matetića Ronjgova 12, 23000 Zadar</item>
      <item>Marinko Čirjak, OIB 65435619768, Ivana Matetića Ronjgova 12, 23000 Zadar</item>
    </izvorni_sadrzaj>
    <derivirana_varijabla naziv="DomainObject.Predmet.OstaliListFormatedWithAdressOIB_1">
      <item>Jadranka Čirjak, OIB 55103266368, Ivana Matetića Ronjgova 12, 23000 Zadar</item>
      <item>Marinko Čirjak, OIB 65435619768, Ivana Matetića Ronjgova 12, 23000 Zadar</item>
    </derivirana_varijabla>
  </DomainObject.Predmet.OstaliListFormatedWithAdressOIB>
  <DomainObject.Predmet.OstaliListNazivFormated>
    <izvorni_sadrzaj>
      <item>Jadranka Čirjak</item>
      <item>Marinko Čirjak</item>
    </izvorni_sadrzaj>
    <derivirana_varijabla naziv="DomainObject.Predmet.OstaliListNazivFormated_1">
      <item>Jadranka Čirjak</item>
      <item>Marinko Čirjak</item>
    </derivirana_varijabla>
  </DomainObject.Predmet.OstaliListNazivFormated>
  <DomainObject.Predmet.OstaliListNazivFormatedOIB>
    <izvorni_sadrzaj>
      <item>Jadranka Čirjak, OIB 55103266368</item>
      <item>Marinko Čirjak, OIB 65435619768</item>
    </izvorni_sadrzaj>
    <derivirana_varijabla naziv="DomainObject.Predmet.OstaliListNazivFormatedOIB_1">
      <item>Jadranka Čirjak, OIB 55103266368</item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NINO MARINO d.o.o. za trgovinu i usluge</izvorni_sadrzaj>
    <derivirana_varijabla naziv="DomainObject.Predmet.ProtustrankaIDrugi_1">NINO MARINO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NINO MARINO d.o.o. za trgovinu i usluge, OIB 96609665003, Ivana Matetića Ronjgova  12, 23000 Zadar</izvorni_sadrzaj>
    <derivirana_varijabla naziv="DomainObject.Predmet.ProtustrankaIDrugiAdressOIB_1">NINO MARINO d.o.o. za trgovinu i usluge, OIB 96609665003, Ivana Matetića Ronjgova 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NINO MARINO d.o.o. za trgovinu i usluge</item>
      <item>Jadranka Čirjak</item>
      <item>Marinko Čirjak</item>
    </izvorni_sadrzaj>
    <derivirana_varijabla naziv="DomainObject.Predmet.SudioniciListNaziv_1">
      <item>FINA</item>
      <item>NINO MARINO d.o.o. za trgovinu i usluge</item>
      <item>Jadranka Čirjak</item>
      <item>Marinko Čirjak</item>
    </derivirana_varijabla>
  </DomainObject.Predmet.SudioniciListNaziv>
  <DomainObject.Predmet.SudioniciListAdressOIB>
    <izvorni_sadrzaj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NINO MARINO d.o.o. za trgovinu i usluge, OIB 96609665003, Ivana Matetića Ronjgova  12,23000 Zadar</item>
      <item>Jadranka Čirjak, OIB 55103266368,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96609665003</item>
      <item>, OIB 55103266368</item>
      <item>, OIB 65435619768</item>
    </izvorni_sadrzaj>
    <derivirana_varijabla naziv="DomainObject.Predmet.SudioniciListNazivOIB_1">
      <item>, OIB 85821130368</item>
      <item>, OIB 96609665003</item>
      <item>, OIB 55103266368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33E5D-004C-4483-AABF-9AA4E045E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368</properties:Words>
  <properties:Characters>1822</properties:Characters>
  <properties:Lines>62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2016-04-26T06:25:00Z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2016-04-26T11:18:00Z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