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addc" w14:paraId="e91addc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1510B0">
        <w:rPr>
          <w:lang w:val="hr-HR"/>
        </w:rPr>
        <w:t>St-357/15-4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510B0">
        <w:t>KON-GRA d.o.o. Nedelišće, OIB: 29918508603 sa sjedištem u Varaždinska 34, 40305 Nedelišće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1510B0">
        <w:t>KON-GRA d.o.o. Nedelišće, OIB: 29918508603 sa sjedištem u Varaždinska 34, 40305 Nedelišće</w:t>
      </w:r>
      <w:r w:rsidR="00830E49">
        <w:t xml:space="preserve">, iznosi </w:t>
      </w:r>
      <w:r w:rsidR="001510B0">
        <w:t>26.344.349,75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56906">
        <w:t>predsjednik</w:t>
      </w:r>
      <w:r w:rsidR="002E00D7">
        <w:t xml:space="preserve"> dužnika </w:t>
      </w:r>
      <w:r w:rsidR="001510B0">
        <w:t>Branko Derk, Šenkovec, Naselje dr. Vlatka Mačka 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690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114A5">
        <w:rPr>
          <w:lang w:val="hr-HR"/>
        </w:rPr>
        <w:t>2</w:t>
      </w:r>
      <w:r w:rsidR="00FB4310">
        <w:rPr>
          <w:lang w:val="hr-HR"/>
        </w:rPr>
        <w:t>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1510B0">
        <w:t>KON-GRA d.o.o. Nedelišće, OIB: 29918508603 sa sjedištem u Varaždinska 34, 40305 Nedelišće</w:t>
      </w:r>
      <w:r>
        <w:t>, navodeći da du</w:t>
      </w:r>
      <w:r w:rsidR="00715C85">
        <w:t xml:space="preserve">žnik na dan </w:t>
      </w:r>
      <w:r w:rsidR="00FB4310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1510B0">
        <w:t>26.344.349,75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EE6" w:rsidP="007F64E0" w:rsidR="00121EE6">
      <w:r>
        <w:separator/>
      </w:r>
    </w:p>
  </w:endnote>
  <w:endnote w:id="0" w:type="continuationSeparator">
    <w:p w:rsidRDefault="00121EE6" w:rsidP="007F64E0" w:rsidR="00121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EE6" w:rsidP="007F64E0" w:rsidR="00121EE6">
      <w:r>
        <w:separator/>
      </w:r>
    </w:p>
  </w:footnote>
  <w:footnote w:id="0" w:type="continuationSeparator">
    <w:p w:rsidRDefault="00121EE6" w:rsidP="007F64E0" w:rsidR="00121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3261" w:rsidRPr="00E03261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1510B0">
      <w:rPr>
        <w:lang w:val="hr-HR"/>
      </w:rPr>
      <w:t>St-357/15-4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21EE6"/>
    <w:rsid w:val="0013093F"/>
    <w:rsid w:val="0013334B"/>
    <w:rsid w:val="00134293"/>
    <w:rsid w:val="00135007"/>
    <w:rsid w:val="001510B0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326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članku 70. SZR-a</izvorni_sadrzaj>
    <derivirana_varijabla naziv="DomainObject.Predmet.PrimjedbaSuca_1">Pokrenut postupak brisanja po članku 70. SZR-a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KON-GRA, društvo s ograničenom odgovornošću za konstrukcijske i građevinske radove</izvorni_sadrzaj>
    <derivirana_varijabla naziv="DomainObject.Predmet.ProtustrankaFormated_1">  KON-GRA, društvo s ograničenom odgovornošću za konstrukcijske i građevinske radove</derivirana_varijabla>
  </DomainObject.Predmet.ProtustrankaFormated>
  <DomainObject.Predmet.ProtustrankaFormatedOIB>
    <izvorni_sadrzaj>  KON-GRA, društvo s ograničenom odgovornošću za konstrukcijske i građevinske radove, OIB 29918508603</izvorni_sadrzaj>
    <derivirana_varijabla naziv="DomainObject.Predmet.ProtustrankaFormatedOIB_1">  KON-GRA, društvo s ograničenom odgovornošću za konstrukcijske i građevinske radove, OIB 29918508603</derivirana_varijabla>
  </DomainObject.Predmet.ProtustrankaFormatedOIB>
  <DomainObject.Predmet.ProtustrankaFormatedWithAdress>
    <izvorni_sadrzaj> KON-GRA, društvo s ograničenom odgovornošću za konstrukcijske i građevinske radove, Varaždinska 34, 40000 Nedelišće</izvorni_sadrzaj>
    <derivirana_varijabla naziv="DomainObject.Predmet.ProtustrankaFormatedWithAdress_1"> KON-GRA, društvo s ograničenom odgovornošću za konstrukcijske i građevinske radove, Varaždinska 34, 40000 Nedelišće</derivirana_varijabla>
  </DomainObject.Predmet.ProtustrankaFormatedWithAdress>
  <DomainObject.Predmet.ProtustrankaFormatedWithAdressOIB>
    <izvorni_sadrzaj> KON-GRA, društvo s ograničenom odgovornošću za konstrukcijske i građevinske radove, OIB 29918508603, Varaždinska 34, 40000 Nedelišće</izvorni_sadrzaj>
    <derivirana_varijabla naziv="DomainObject.Predmet.ProtustrankaFormatedWithAdressOIB_1"> KON-GRA, društvo s ograničenom odgovornošću za konstrukcijske i građevinske radove, OIB 29918508603, Varaždinska 34, 40000 Nedelišće</derivirana_varijabla>
  </DomainObject.Predmet.ProtustrankaFormatedWithAdressOIB>
  <DomainObject.Predmet.ProtustrankaWithAdress>
    <izvorni_sadrzaj>KON-GRA, društvo s ograničenom odgovornošću za konstrukcijske i građevinske radove Varaždinska 34, 40000 Nedelišće</izvorni_sadrzaj>
    <derivirana_varijabla naziv="DomainObject.Predmet.ProtustrankaWithAdress_1">KON-GRA, društvo s ograničenom odgovornošću za konstrukcijske i građevinske radove Varaždinska 34, 40000 Nedelišće</derivirana_varijabla>
  </DomainObject.Predmet.ProtustrankaWithAdress>
  <DomainObject.Predmet.ProtustrankaWithAdressOIB>
    <izvorni_sadrzaj>KON-GRA, društvo s ograničenom odgovornošću za konstrukcijske i građevinske radove, OIB 29918508603, Varaždinska 34, 40000 Nedelišće</izvorni_sadrzaj>
    <derivirana_varijabla naziv="DomainObject.Predmet.ProtustrankaWithAdressOIB_1">KON-GRA, društvo s ograničenom odgovornošću za konstrukcijske i građevinske radove, OIB 29918508603, Varaždinska 34, 40000 Nedelišće</derivirana_varijabla>
  </DomainObject.Predmet.ProtustrankaWithAdressOIB>
  <DomainObject.Predmet.ProtustrankaNazivFormated>
    <izvorni_sadrzaj>KON-GRA, društvo s ograničenom odgovornošću za konstrukcijske i građevinske radove</izvorni_sadrzaj>
    <derivirana_varijabla naziv="DomainObject.Predmet.ProtustrankaNazivFormated_1">KON-GRA, društvo s ograničenom odgovornošću za konstrukcijske i građevinske radove</derivirana_varijabla>
  </DomainObject.Predmet.ProtustrankaNazivFormated>
  <DomainObject.Predmet.ProtustrankaNazivFormatedOIB>
    <izvorni_sadrzaj>KON-GRA, društvo s ograničenom odgovornošću za konstrukcijske i građevinske radove, OIB 29918508603</izvorni_sadrzaj>
    <derivirana_varijabla naziv="DomainObject.Predmet.ProtustrankaNazivFormatedOIB_1">KON-GRA, društvo s ograničenom odgovornošću za konstrukcijske i građevinske radove, OIB 29918508603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26344349.75</izvorni_sadrzaj>
    <derivirana_varijabla naziv="DomainObject.Predmet.TrenutnaVrijednost_1">26344349.75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KON-GRA, društvo s ograničenom odgovornošću za konstrukcijske i građevinske radove</item>
    </izvorni_sadrzaj>
    <derivirana_varijabla naziv="DomainObject.Predmet.ProtuStrankaListFormated_1">
      <item>KON-GRA, društvo s ograničenom odgovornošću za konstrukcijske i građevinske radove</item>
    </derivirana_varijabla>
  </DomainObject.Predmet.ProtuStrankaListFormated>
  <DomainObject.Predmet.ProtuStrankaListFormatedOIB>
    <izvorni_sadrzaj>
      <item>KON-GRA, društvo s ograničenom odgovornošću za konstrukcijske i građevinske radove, OIB 29918508603</item>
    </izvorni_sadrzaj>
    <derivirana_varijabla naziv="DomainObject.Predmet.ProtuStrankaListFormatedOIB_1">
      <item>KON-GRA, društvo s ograničenom odgovornošću za konstrukcijske i građevinske radove, OIB 29918508603</item>
    </derivirana_varijabla>
  </DomainObject.Predmet.ProtuStrankaListFormatedOIB>
  <DomainObject.Predmet.ProtuStrankaListFormatedWithAdress>
    <izvorni_sadrzaj>
      <item>KON-GRA, društvo s ograničenom odgovornošću za konstrukcijske i građevinske radove, Varaždinska 34, 40000 Nedelišće</item>
    </izvorni_sadrzaj>
    <derivirana_varijabla naziv="DomainObject.Predmet.ProtuStrankaListFormatedWithAdress_1">
      <item>KON-GRA, društvo s ograničenom odgovornošću za konstrukcijske i građevinske radove, Varaždinska 34, 40000 Nedelišće</item>
    </derivirana_varijabla>
  </DomainObject.Predmet.ProtuStrankaListFormatedWithAdress>
  <DomainObject.Predmet.ProtuStrankaListFormatedWithAdressOIB>
    <izvorni_sadrzaj>
      <item>KON-GRA, društvo s ograničenom odgovornošću za konstrukcijske i građevinske radove, OIB 29918508603, Varaždinska 34, 40000 Nedelišće</item>
    </izvorni_sadrzaj>
    <derivirana_varijabla naziv="DomainObject.Predmet.ProtuStrankaListFormatedWithAdressOIB_1">
      <item>KON-GRA, društvo s ograničenom odgovornošću za konstrukcijske i građevinske radove, OIB 29918508603, Varaždinska 34, 40000 Nedelišće</item>
    </derivirana_varijabla>
  </DomainObject.Predmet.ProtuStrankaListFormatedWithAdressOIB>
  <DomainObject.Predmet.ProtuStrankaListNazivFormated>
    <izvorni_sadrzaj>
      <item>KON-GRA, društvo s ograničenom odgovornošću za konstrukcijske i građevinske radove</item>
    </izvorni_sadrzaj>
    <derivirana_varijabla naziv="DomainObject.Predmet.ProtuStrankaListNazivFormated_1">
      <item>KON-GRA, društvo s ograničenom odgovornošću za konstrukcijske i građevinske radove</item>
    </derivirana_varijabla>
  </DomainObject.Predmet.ProtuStrankaListNazivFormated>
  <DomainObject.Predmet.ProtuStrankaListNazivFormatedOIB>
    <izvorni_sadrzaj>
      <item>KON-GRA, društvo s ograničenom odgovornošću za konstrukcijske i građevinske radove, OIB 29918508603</item>
    </izvorni_sadrzaj>
    <derivirana_varijabla naziv="DomainObject.Predmet.ProtuStrankaListNazivFormatedOIB_1">
      <item>KON-GRA, društvo s ograničenom odgovornošću za konstrukcijske i građevinske radove, OIB 29918508603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KON-GRA, društvo s ograničenom odgovornošću za konstrukcijske i građevinske radove</izvorni_sadrzaj>
    <derivirana_varijabla naziv="DomainObject.Predmet.ProtustrankaIDrugi_1">KON-GRA, društvo s ograničenom odgovornošću za konstrukcijske i građevinske radove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KON-GRA, društvo s ograničenom odgovornošću za konstrukcijske i građevinske radove, OIB 29918508603, Varaždinska 34, 40000 Nedelišće</izvorni_sadrzaj>
    <derivirana_varijabla naziv="DomainObject.Predmet.ProtustrankaIDrugiAdressOIB_1">KON-GRA, društvo s ograničenom odgovornošću za konstrukcijske i građevinske radove, OIB 29918508603, Varaždinska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KON-GRA, društvo s ograničenom odgovornošću za konstrukcijske i građevinske radove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KON-GRA, društvo s ograničenom odgovornošću za konstrukcijske i građevinske radove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KON-GRA, društvo s ograničenom odgovornošću za konstrukcijske i građevinske radove, OIB 29918508603, Varaždinska 34,40000 Nedelišće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KON-GRA, društvo s ograničenom odgovornošću za konstrukcijske i građevinske radove, OIB 29918508603, Varaždinska 34,40000 Nedelišće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29918508603</item>
      <item>, OIB null</item>
      <item>, OIB null</item>
    </izvorni_sadrzaj>
    <derivirana_varijabla naziv="DomainObject.Predmet.SudioniciListNazivOIB_1">
      <item>, OIB null</item>
      <item>, OIB 29918508603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2550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2015-11-05T11:45:00Z</dcterms:created>
  <dc:creator>user</dc:creator>
  <cp:lastModifiedBy>Marko Makaj</cp:lastModifiedBy>
  <cp:lastPrinted>2015-11-05T11:45:00Z</cp:lastPrinted>
  <dcterms:modified xmlns:xsi="http://www.w3.org/2001/XMLSchema-instance" xsi:type="dcterms:W3CDTF">2015-11-05T11:50:00Z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