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5043A" w:rsidR="0055534C" w:rsidRPr="00B5043A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bdaa5b6" w14:paraId="bdaa5b6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5043A" w:rsidR="00B5043A">
      <w:pPr>
        <w:rPr>
          <w:color w:themeColor="background1" w:val="FFFFFF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  <w:t>3 St-</w:t>
      </w:r>
      <w:r w:rsidR="00AA4F1E">
        <w:rPr>
          <w:rFonts w:hAnsi="Times New Roman" w:ascii="Times New Roman"/>
          <w:sz w:val="24"/>
          <w:szCs w:val="24"/>
        </w:rPr>
        <w:t>624/15-16</w:t>
      </w:r>
    </w:p>
    <w:p w:rsidRDefault="00B5043A" w:rsidP="00B5043A" w:rsidR="00B5043A" w:rsidRPr="001367A9">
      <w:pPr>
        <w:jc w:val="right"/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jc w:val="center"/>
        <w:rPr>
          <w:rFonts w:hAnsi="Times New Roman" w:ascii="Times New Roman"/>
          <w:b/>
          <w:sz w:val="24"/>
          <w:szCs w:val="24"/>
        </w:rPr>
      </w:pPr>
      <w:r w:rsidRPr="001367A9">
        <w:rPr>
          <w:rFonts w:hAnsi="Times New Roman" w:ascii="Times New Roman"/>
          <w:b/>
          <w:sz w:val="24"/>
          <w:szCs w:val="24"/>
        </w:rPr>
        <w:t>O B A V I J E S T</w:t>
      </w: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DD24C3" w:rsidR="00DD24C3" w:rsidRPr="00026FB9">
      <w:pPr>
        <w:pStyle w:val="tekst"/>
        <w:spacing w:after="240"/>
        <w:rPr>
          <w:szCs w:val="24"/>
          <w:lang w:val="hr-HR"/>
        </w:rPr>
      </w:pPr>
      <w:r w:rsidRPr="001367A9">
        <w:rPr>
          <w:szCs w:val="24"/>
        </w:rPr>
        <w:tab/>
      </w:r>
      <w:proofErr w:type="spellStart"/>
      <w:r w:rsidRPr="001367A9">
        <w:rPr>
          <w:szCs w:val="24"/>
        </w:rPr>
        <w:t>Rješenjem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ovog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suda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broj</w:t>
      </w:r>
      <w:proofErr w:type="spellEnd"/>
      <w:r w:rsidRPr="001367A9">
        <w:rPr>
          <w:szCs w:val="24"/>
        </w:rPr>
        <w:t xml:space="preserve"> 3 St-</w:t>
      </w:r>
      <w:r w:rsidR="00AA4F1E">
        <w:rPr>
          <w:szCs w:val="24"/>
        </w:rPr>
        <w:t>624</w:t>
      </w:r>
      <w:r w:rsidR="00DD24C3">
        <w:rPr>
          <w:szCs w:val="24"/>
        </w:rPr>
        <w:t>/15</w:t>
      </w:r>
      <w:r w:rsidRPr="001367A9">
        <w:rPr>
          <w:szCs w:val="24"/>
        </w:rPr>
        <w:t xml:space="preserve"> </w:t>
      </w:r>
      <w:proofErr w:type="spellStart"/>
      <w:proofErr w:type="gramStart"/>
      <w:r w:rsidRPr="001367A9">
        <w:rPr>
          <w:szCs w:val="24"/>
        </w:rPr>
        <w:t>od</w:t>
      </w:r>
      <w:proofErr w:type="spellEnd"/>
      <w:proofErr w:type="gramEnd"/>
      <w:r w:rsidRPr="001367A9">
        <w:rPr>
          <w:szCs w:val="24"/>
        </w:rPr>
        <w:t xml:space="preserve"> </w:t>
      </w:r>
      <w:r w:rsidR="00AA4F1E">
        <w:rPr>
          <w:szCs w:val="24"/>
        </w:rPr>
        <w:t>20</w:t>
      </w:r>
      <w:r w:rsidR="00BD42D3">
        <w:rPr>
          <w:szCs w:val="24"/>
        </w:rPr>
        <w:t xml:space="preserve">. </w:t>
      </w:r>
      <w:proofErr w:type="spellStart"/>
      <w:proofErr w:type="gramStart"/>
      <w:r w:rsidR="00BD42D3">
        <w:rPr>
          <w:szCs w:val="24"/>
        </w:rPr>
        <w:t>studenog</w:t>
      </w:r>
      <w:proofErr w:type="spellEnd"/>
      <w:proofErr w:type="gramEnd"/>
      <w:r>
        <w:rPr>
          <w:szCs w:val="24"/>
        </w:rPr>
        <w:t xml:space="preserve"> 2015</w:t>
      </w:r>
      <w:r w:rsidRPr="001367A9">
        <w:rPr>
          <w:szCs w:val="24"/>
        </w:rPr>
        <w:t xml:space="preserve">., u </w:t>
      </w:r>
      <w:proofErr w:type="spellStart"/>
      <w:r w:rsidRPr="001367A9">
        <w:rPr>
          <w:szCs w:val="24"/>
        </w:rPr>
        <w:t>stečajnom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postupku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nad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stečajnim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dužnikom</w:t>
      </w:r>
      <w:proofErr w:type="spellEnd"/>
      <w:r w:rsidRPr="001367A9">
        <w:rPr>
          <w:szCs w:val="24"/>
        </w:rPr>
        <w:t xml:space="preserve"> </w:t>
      </w:r>
      <w:r w:rsidR="00AA4F1E" w:rsidRPr="00BA7D00">
        <w:t xml:space="preserve">LJUBLJANSKE MLEKARNE d.o.o. – u </w:t>
      </w:r>
      <w:proofErr w:type="spellStart"/>
      <w:r w:rsidR="00AA4F1E" w:rsidRPr="00BA7D00">
        <w:t>likvidaciji</w:t>
      </w:r>
      <w:proofErr w:type="spellEnd"/>
      <w:r w:rsidR="00AA4F1E" w:rsidRPr="00BA7D00">
        <w:t xml:space="preserve">, Zagreb, </w:t>
      </w:r>
      <w:proofErr w:type="spellStart"/>
      <w:r w:rsidR="00AA4F1E" w:rsidRPr="00BA7D00">
        <w:t>Marijana</w:t>
      </w:r>
      <w:proofErr w:type="spellEnd"/>
      <w:r w:rsidR="00AA4F1E" w:rsidRPr="00BA7D00">
        <w:t xml:space="preserve"> </w:t>
      </w:r>
      <w:proofErr w:type="spellStart"/>
      <w:r w:rsidR="00AA4F1E" w:rsidRPr="00BA7D00">
        <w:t>Čavića</w:t>
      </w:r>
      <w:proofErr w:type="spellEnd"/>
      <w:r w:rsidR="00AA4F1E" w:rsidRPr="00BA7D00">
        <w:t xml:space="preserve"> 9, OIB: 25788777122</w:t>
      </w:r>
      <w:r w:rsidRPr="001367A9">
        <w:rPr>
          <w:szCs w:val="24"/>
        </w:rPr>
        <w:t>,</w:t>
      </w:r>
      <w:r w:rsidRPr="001367A9">
        <w:rPr>
          <w:b/>
          <w:szCs w:val="24"/>
        </w:rPr>
        <w:t xml:space="preserve"> </w:t>
      </w:r>
      <w:proofErr w:type="spellStart"/>
      <w:r w:rsidRPr="001367A9">
        <w:rPr>
          <w:szCs w:val="24"/>
        </w:rPr>
        <w:t>određena</w:t>
      </w:r>
      <w:proofErr w:type="spellEnd"/>
      <w:r w:rsidRPr="001367A9">
        <w:rPr>
          <w:szCs w:val="24"/>
        </w:rPr>
        <w:t xml:space="preserve"> je </w:t>
      </w:r>
      <w:proofErr w:type="spellStart"/>
      <w:r w:rsidRPr="001367A9">
        <w:rPr>
          <w:szCs w:val="24"/>
          <w:effect w:val="blinkBackground"/>
        </w:rPr>
        <w:t>nagrada</w:t>
      </w:r>
      <w:proofErr w:type="spellEnd"/>
      <w:r w:rsidRPr="001367A9">
        <w:rPr>
          <w:szCs w:val="24"/>
          <w:effect w:val="blinkBackground"/>
        </w:rPr>
        <w:t xml:space="preserve"> </w:t>
      </w:r>
      <w:proofErr w:type="spellStart"/>
      <w:r w:rsidR="00AA4F1E">
        <w:t>p</w:t>
      </w:r>
      <w:r w:rsidR="00AA4F1E" w:rsidRPr="00BA7D00">
        <w:t>rivremenoj</w:t>
      </w:r>
      <w:proofErr w:type="spellEnd"/>
      <w:r w:rsidR="00AA4F1E" w:rsidRPr="00BA7D00">
        <w:t xml:space="preserve"> </w:t>
      </w:r>
      <w:proofErr w:type="spellStart"/>
      <w:r w:rsidR="00AA4F1E" w:rsidRPr="00BA7D00">
        <w:t>stečajnoj</w:t>
      </w:r>
      <w:proofErr w:type="spellEnd"/>
      <w:r w:rsidR="00AA4F1E" w:rsidRPr="00BA7D00">
        <w:t xml:space="preserve"> </w:t>
      </w:r>
      <w:proofErr w:type="spellStart"/>
      <w:r w:rsidR="00AA4F1E" w:rsidRPr="00BA7D00">
        <w:t>upraviteljici</w:t>
      </w:r>
      <w:proofErr w:type="spellEnd"/>
      <w:r w:rsidR="00AA4F1E" w:rsidRPr="00BA7D00">
        <w:t xml:space="preserve"> </w:t>
      </w:r>
      <w:proofErr w:type="spellStart"/>
      <w:r w:rsidR="00AA4F1E" w:rsidRPr="00BA7D00">
        <w:t>Ivi</w:t>
      </w:r>
      <w:proofErr w:type="spellEnd"/>
      <w:r w:rsidR="00AA4F1E" w:rsidRPr="00BA7D00">
        <w:t xml:space="preserve"> </w:t>
      </w:r>
      <w:proofErr w:type="spellStart"/>
      <w:r w:rsidR="00AA4F1E" w:rsidRPr="00BA7D00">
        <w:t>Petanjek</w:t>
      </w:r>
      <w:proofErr w:type="spellEnd"/>
      <w:r w:rsidR="00AA4F1E" w:rsidRPr="00BA7D00">
        <w:t xml:space="preserve">, </w:t>
      </w:r>
      <w:proofErr w:type="spellStart"/>
      <w:r w:rsidR="00AA4F1E" w:rsidRPr="00BA7D00">
        <w:t>dipl.oecc</w:t>
      </w:r>
      <w:proofErr w:type="spellEnd"/>
      <w:r w:rsidR="00AA4F1E" w:rsidRPr="00BA7D00">
        <w:t xml:space="preserve">. </w:t>
      </w:r>
      <w:proofErr w:type="spellStart"/>
      <w:proofErr w:type="gramStart"/>
      <w:r w:rsidR="00AA4F1E" w:rsidRPr="00BA7D00">
        <w:t>iz</w:t>
      </w:r>
      <w:proofErr w:type="spellEnd"/>
      <w:proofErr w:type="gramEnd"/>
      <w:r w:rsidR="00AA4F1E" w:rsidRPr="00BA7D00">
        <w:t xml:space="preserve"> </w:t>
      </w:r>
      <w:proofErr w:type="spellStart"/>
      <w:r w:rsidR="00AA4F1E" w:rsidRPr="00BA7D00">
        <w:t>Zagreba</w:t>
      </w:r>
      <w:proofErr w:type="spellEnd"/>
      <w:r w:rsidR="00AA4F1E" w:rsidRPr="00BA7D00">
        <w:t xml:space="preserve">, </w:t>
      </w:r>
      <w:proofErr w:type="spellStart"/>
      <w:r w:rsidR="00AA4F1E" w:rsidRPr="00BA7D00">
        <w:t>Trg</w:t>
      </w:r>
      <w:proofErr w:type="spellEnd"/>
      <w:r w:rsidR="00AA4F1E" w:rsidRPr="00BA7D00">
        <w:t xml:space="preserve"> Ivana </w:t>
      </w:r>
      <w:proofErr w:type="spellStart"/>
      <w:r w:rsidR="00AA4F1E" w:rsidRPr="00BA7D00">
        <w:t>Kukuljevića</w:t>
      </w:r>
      <w:proofErr w:type="spellEnd"/>
      <w:r w:rsidR="00AA4F1E" w:rsidRPr="00BA7D00">
        <w:t xml:space="preserve"> 9, OIB:</w:t>
      </w:r>
      <w:r w:rsidR="00AA4F1E">
        <w:t xml:space="preserve"> </w:t>
      </w:r>
      <w:r w:rsidR="00AA4F1E" w:rsidRPr="00BA7D00">
        <w:t>70764524701</w:t>
      </w:r>
      <w:r w:rsidR="00560200">
        <w:t>.</w:t>
      </w: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jc w:val="center"/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>U Zagrebu</w:t>
      </w:r>
      <w:r w:rsidR="005F15DF">
        <w:rPr>
          <w:rFonts w:hAnsi="Times New Roman" w:ascii="Times New Roman"/>
          <w:sz w:val="24"/>
          <w:szCs w:val="24"/>
        </w:rPr>
        <w:t xml:space="preserve">, </w:t>
      </w:r>
      <w:r w:rsidR="00AA4F1E">
        <w:rPr>
          <w:rFonts w:hAnsi="Times New Roman" w:ascii="Times New Roman"/>
          <w:sz w:val="24"/>
          <w:szCs w:val="24"/>
        </w:rPr>
        <w:t>20.</w:t>
      </w:r>
      <w:r w:rsidR="00BD42D3">
        <w:rPr>
          <w:rFonts w:hAnsi="Times New Roman" w:ascii="Times New Roman"/>
          <w:sz w:val="24"/>
          <w:szCs w:val="24"/>
        </w:rPr>
        <w:t xml:space="preserve"> studenog</w:t>
      </w:r>
      <w:r>
        <w:rPr>
          <w:rFonts w:hAnsi="Times New Roman" w:ascii="Times New Roman"/>
          <w:sz w:val="24"/>
          <w:szCs w:val="24"/>
        </w:rPr>
        <w:t xml:space="preserve"> 2015.</w:t>
      </w: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  <w:t xml:space="preserve">                    STEČAJNI SUDAC:</w:t>
      </w: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  <w:t xml:space="preserve">                     MIHAEL KOVAČIĆ</w:t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>, v.r.</w:t>
      </w:r>
    </w:p>
    <w:p w:rsidRDefault="00B5043A" w:rsidP="00B5043A" w:rsidR="00B5043A" w:rsidRPr="005B6C1A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  <w:t>Za točnost otpravka ovlašteni službenik</w:t>
      </w:r>
    </w:p>
    <w:p w:rsidRDefault="00B5043A" w:rsidP="00B5043A" w:rsidR="00B5043A" w:rsidRPr="005B6C1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  <w:t>Sonja Pilić</w:t>
      </w: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  <w:r w:rsidRPr="002D0669">
        <w:rPr>
          <w:rFonts w:hAnsi="Times New Roman" w:ascii="Times New Roman"/>
          <w:sz w:val="24"/>
          <w:szCs w:val="24"/>
        </w:rPr>
        <w:t>DN-a:</w:t>
      </w: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  <w:r w:rsidRPr="002D0669">
        <w:rPr>
          <w:rFonts w:hAnsi="Times New Roman" w:ascii="Times New Roman"/>
          <w:sz w:val="24"/>
          <w:szCs w:val="24"/>
        </w:rPr>
        <w:t>1.Oglasna ploča/3 dana</w:t>
      </w:r>
    </w:p>
    <w:p w:rsidRDefault="00CF67E5" w:rsidP="00B5043A" w:rsidR="00CF67E5" w:rsidRPr="00B5043A"/>
    <w:sectPr w:rsidR="00CF67E5" w:rsidRPr="00B5043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4F0AFB"/>
    <w:rsid w:val="0055534C"/>
    <w:rsid w:val="00560200"/>
    <w:rsid w:val="005B6C1A"/>
    <w:rsid w:val="005E64A1"/>
    <w:rsid w:val="005F15DF"/>
    <w:rsid w:val="009A3C5E"/>
    <w:rsid w:val="00A440FA"/>
    <w:rsid w:val="00AA4F1E"/>
    <w:rsid w:val="00B224E2"/>
    <w:rsid w:val="00B5043A"/>
    <w:rsid w:val="00BD42D3"/>
    <w:rsid w:val="00CF67E5"/>
    <w:rsid w:val="00DD24C3"/>
    <w:rsid w:val="00E64149"/>
    <w:rsid w:val="00F43F9A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customStyle="true" w:styleId="tekst" w:type="paragraph">
    <w:name w:val="tekst"/>
    <w:basedOn w:val="Normal"/>
    <w:rsid w:val="00B5043A"/>
    <w:pPr>
      <w:spacing w:afterAutospacing="true" w:after="100" w:beforeAutospacing="true" w:before="100"/>
      <w:jc w:val="left"/>
    </w:pPr>
    <w:rPr>
      <w:rFonts w:hAnsi="Times New Roman" w:ascii="Times New Roman"/>
      <w:noProof w:val="false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E64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4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4A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4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4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customStyle="1" w:styleId="tekst" w:type="paragraph">
    <w:name w:val="tekst"/>
    <w:basedOn w:val="Normal"/>
    <w:rsid w:val="00B5043A"/>
    <w:pPr>
      <w:spacing w:after="100" w:afterAutospacing="1" w:before="100" w:beforeAutospacing="1"/>
      <w:jc w:val="left"/>
    </w:pPr>
    <w:rPr>
      <w:rFonts w:ascii="Times New Roman" w:hAnsi="Times New Roman"/>
      <w:noProof w:val="0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E64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4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4A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4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4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St-624/2015</izvorni_sadrzaj>
    <derivirana_varijabla naziv="DomainObject.Predmet.OznakaBroj_1">St-624/2015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LJUBLJANSKE MLEKARNE d.o.o. za trgovinu i usluge u likvidaciji zastupanog po punomoćniku DINA KORPER ŽEMVA</izvorni_sadrzaj>
    <derivirana_varijabla naziv="DomainObject.Predmet.ProtustrankaFormated_1">  LJUBLJANSKE MLEKARNE d.o.o. za trgovinu i usluge u likvidaciji zastupanog po punomoćniku DINA KORPER ŽEMVA</derivirana_varijabla>
  </DomainObject.Predmet.ProtustrankaFormated>
  <DomainObject.Predmet.ProtustrankaFormatedOIB>
    <izvorni_sadrzaj>  LJUBLJANSKE MLEKARNE d.o.o. za trgovinu i usluge u likvidaciji, OIB 25788777122 zastupanog po punomoćniku DINA KORPER ŽEMVA</izvorni_sadrzaj>
    <derivirana_varijabla naziv="DomainObject.Predmet.ProtustrankaFormatedOIB_1">  LJUBLJANSKE MLEKARNE d.o.o. za trgovinu i usluge u likvidaciji, OIB 25788777122 zastupanog po punomoćniku DINA KORPER ŽEMVA</derivirana_varijabla>
  </DomainObject.Predmet.ProtustrankaFormatedOIB>
  <DomainObject.Predmet.ProtustrankaFormatedWithAdress>
    <izvorni_sadrzaj> LJUBLJANSKE MLEKARNE d.o.o. za trgovinu i usluge u likvidaciji, Marijana Čavića 9, Zagreb zastupanog po punomoćniku DINA KORPER ŽEMVA</izvorni_sadrzaj>
    <derivirana_varijabla naziv="DomainObject.Predmet.ProtustrankaFormatedWithAdress_1"> LJUBLJANSKE MLEKARNE d.o.o. za trgovinu i usluge u likvidaciji, Marijana Čavića 9, Zagreb zastupanog po punomoćniku DINA KORPER ŽEMVA</derivirana_varijabla>
  </DomainObject.Predmet.ProtustrankaFormatedWithAdress>
  <DomainObject.Predmet.ProtustrankaFormatedWithAdressOIB>
    <izvorni_sadrzaj> LJUBLJANSKE MLEKARNE d.o.o. za trgovinu i usluge u likvidaciji, OIB 25788777122, Marijana Čavića 9, Zagreb zastupanog po punomoćniku DINA KORPER ŽEMVA</izvorni_sadrzaj>
    <derivirana_varijabla naziv="DomainObject.Predmet.ProtustrankaFormatedWithAdressOIB_1"> LJUBLJANSKE MLEKARNE d.o.o. za trgovinu i usluge u likvidaciji, OIB 25788777122, Marijana Čavića 9, Zagreb zastupanog po punomoćniku DINA KORPER ŽEMVA</derivirana_varijabla>
  </DomainObject.Predmet.ProtustrankaFormatedWithAdressOIB>
  <DomainObject.Predmet.ProtustrankaWithAdress>
    <izvorni_sadrzaj>LJUBLJANSKE MLEKARNE d.o.o. za trgovinu i usluge u likvidaciji Marijana Čavića 9, Zagreb</izvorni_sadrzaj>
    <derivirana_varijabla naziv="DomainObject.Predmet.ProtustrankaWithAdress_1">LJUBLJANSKE MLEKARNE d.o.o. za trgovinu i usluge u likvidaciji Marijana Čavića 9, Zagreb</derivirana_varijabla>
  </DomainObject.Predmet.ProtustrankaWithAdress>
  <DomainObject.Predmet.ProtustrankaWithAdressOIB>
    <izvorni_sadrzaj>LJUBLJANSKE MLEKARNE d.o.o. za trgovinu i usluge u likvidaciji, OIB 25788777122, Marijana Čavića 9, Zagreb</izvorni_sadrzaj>
    <derivirana_varijabla naziv="DomainObject.Predmet.ProtustrankaWithAdressOIB_1">LJUBLJANSKE MLEKARNE d.o.o. za trgovinu i usluge u likvidaciji, OIB 25788777122, Marijana Čavića 9, Zagreb</derivirana_varijabla>
  </DomainObject.Predmet.ProtustrankaWithAdressOIB>
  <DomainObject.Predmet.ProtustrankaNazivFormated>
    <izvorni_sadrzaj>LJUBLJANSKE MLEKARNE d.o.o. za trgovinu i usluge u likvidaciji</izvorni_sadrzaj>
    <derivirana_varijabla naziv="DomainObject.Predmet.ProtustrankaNazivFormated_1">LJUBLJANSKE MLEKARNE d.o.o. za trgovinu i usluge u likvidaciji</derivirana_varijabla>
  </DomainObject.Predmet.ProtustrankaNazivFormated>
  <DomainObject.Predmet.ProtustrankaNazivFormatedOIB>
    <izvorni_sadrzaj>LJUBLJANSKE MLEKARNE d.o.o. za trgovinu i usluge u likvidaciji, OIB 25788777122</izvorni_sadrzaj>
    <derivirana_varijabla naziv="DomainObject.Predmet.ProtustrankaNazivFormatedOIB_1">LJUBLJANSKE MLEKARNE d.o.o. za trgovinu i usluge u likvidaciji, OIB 25788777122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LJUBLJANSKE MLEKARNE d.o.o. za trgovinu i usluge u likvidaciji</izvorni_sadrzaj>
    <derivirana_varijabla naziv="DomainObject.Predmet.StrankaFormated_1">  LJUBLJANSKE MLEKARNE d.o.o. za trgovinu i usluge u likvidaciji</derivirana_varijabla>
  </DomainObject.Predmet.StrankaFormated>
  <DomainObject.Predmet.StrankaFormatedOIB>
    <izvorni_sadrzaj>  LJUBLJANSKE MLEKARNE d.o.o. za trgovinu i usluge u likvidaciji, OIB 25788777122</izvorni_sadrzaj>
    <derivirana_varijabla naziv="DomainObject.Predmet.StrankaFormatedOIB_1">  LJUBLJANSKE MLEKARNE d.o.o. za trgovinu i usluge u likvidaciji, OIB 25788777122</derivirana_varijabla>
  </DomainObject.Predmet.StrankaFormatedOIB>
  <DomainObject.Predmet.StrankaFormatedWithAdress>
    <izvorni_sadrzaj> LJUBLJANSKE MLEKARNE d.o.o. za trgovinu i usluge u likvidaciji, Marijana Čavića 9, Zagreb</izvorni_sadrzaj>
    <derivirana_varijabla naziv="DomainObject.Predmet.StrankaFormatedWithAdress_1"> LJUBLJANSKE MLEKARNE d.o.o. za trgovinu i usluge u likvidaciji, Marijana Čavića 9, Zagreb</derivirana_varijabla>
  </DomainObject.Predmet.StrankaFormatedWithAdress>
  <DomainObject.Predmet.StrankaFormatedWithAdressOIB>
    <izvorni_sadrzaj> LJUBLJANSKE MLEKARNE d.o.o. za trgovinu i usluge u likvidaciji, OIB 25788777122, Marijana Čavića 9, Zagreb</izvorni_sadrzaj>
    <derivirana_varijabla naziv="DomainObject.Predmet.StrankaFormatedWithAdressOIB_1"> LJUBLJANSKE MLEKARNE d.o.o. za trgovinu i usluge u likvidaciji, OIB 25788777122, Marijana Čavića 9, Zagreb</derivirana_varijabla>
  </DomainObject.Predmet.StrankaFormatedWithAdressOIB>
  <DomainObject.Predmet.StrankaWithAdress>
    <izvorni_sadrzaj>LJUBLJANSKE MLEKARNE d.o.o. za trgovinu i usluge u likvidaciji Marijana Čavića 9,Zagreb</izvorni_sadrzaj>
    <derivirana_varijabla naziv="DomainObject.Predmet.StrankaWithAdress_1">LJUBLJANSKE MLEKARNE d.o.o. za trgovinu i usluge u likvidaciji Marijana Čavića 9,Zagreb</derivirana_varijabla>
  </DomainObject.Predmet.StrankaWithAdress>
  <DomainObject.Predmet.StrankaWithAdressOIB>
    <izvorni_sadrzaj>LJUBLJANSKE MLEKARNE d.o.o. za trgovinu i usluge u likvidaciji, OIB 25788777122, Marijana Čavića 9,Zagreb</izvorni_sadrzaj>
    <derivirana_varijabla naziv="DomainObject.Predmet.StrankaWithAdressOIB_1">LJUBLJANSKE MLEKARNE d.o.o. za trgovinu i usluge u likvidaciji, OIB 25788777122, Marijana Čavića 9,Zagreb</derivirana_varijabla>
  </DomainObject.Predmet.StrankaWithAdressOIB>
  <DomainObject.Predmet.StrankaNazivFormated>
    <izvorni_sadrzaj>LJUBLJANSKE MLEKARNE d.o.o. za trgovinu i usluge u likvidaciji</izvorni_sadrzaj>
    <derivirana_varijabla naziv="DomainObject.Predmet.StrankaNazivFormated_1">LJUBLJANSKE MLEKARNE d.o.o. za trgovinu i usluge u likvidaciji</derivirana_varijabla>
  </DomainObject.Predmet.StrankaNazivFormated>
  <DomainObject.Predmet.StrankaNazivFormatedOIB>
    <izvorni_sadrzaj>LJUBLJANSKE MLEKARNE d.o.o. za trgovinu i usluge u likvidaciji, OIB 25788777122</izvorni_sadrzaj>
    <derivirana_varijabla naziv="DomainObject.Predmet.StrankaNazivFormatedOIB_1">LJUBLJANSKE MLEKARNE d.o.o. za trgovinu i usluge u likvidaciji, OIB 25788777122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LJUBLJANSKE MLEKARNE d.o.o. za trgovinu i usluge u likvidaciji</item>
    </izvorni_sadrzaj>
    <derivirana_varijabla naziv="DomainObject.Predmet.StrankaListFormated_1">
      <item>LJUBLJANSKE MLEKARNE d.o.o. za trgovinu i usluge u likvidaciji</item>
    </derivirana_varijabla>
  </DomainObject.Predmet.StrankaListFormated>
  <DomainObject.Predmet.StrankaListFormatedOIB>
    <izvorni_sadrzaj>
      <item>LJUBLJANSKE MLEKARNE d.o.o. za trgovinu i usluge u likvidaciji, OIB 25788777122</item>
    </izvorni_sadrzaj>
    <derivirana_varijabla naziv="DomainObject.Predmet.StrankaListFormatedOIB_1">
      <item>LJUBLJANSKE MLEKARNE d.o.o. za trgovinu i usluge u likvidaciji, OIB 25788777122</item>
    </derivirana_varijabla>
  </DomainObject.Predmet.StrankaListFormatedOIB>
  <DomainObject.Predmet.StrankaListFormatedWithAdress>
    <izvorni_sadrzaj>
      <item>LJUBLJANSKE MLEKARNE d.o.o. za trgovinu i usluge u likvidaciji, Marijana Čavića 9, Zagreb</item>
    </izvorni_sadrzaj>
    <derivirana_varijabla naziv="DomainObject.Predmet.StrankaListFormatedWithAdress_1">
      <item>LJUBLJANSKE MLEKARNE d.o.o. za trgovinu i usluge u likvidaciji, Marijana Čavića 9, Zagreb</item>
    </derivirana_varijabla>
  </DomainObject.Predmet.StrankaListFormatedWithAdress>
  <DomainObject.Predmet.StrankaListFormatedWithAdressOIB>
    <izvorni_sadrzaj>
      <item>LJUBLJANSKE MLEKARNE d.o.o. za trgovinu i usluge u likvidaciji, OIB 25788777122, Marijana Čavića 9, Zagreb</item>
    </izvorni_sadrzaj>
    <derivirana_varijabla naziv="DomainObject.Predmet.StrankaListFormatedWithAdressOIB_1">
      <item>LJUBLJANSKE MLEKARNE d.o.o. za trgovinu i usluge u likvidaciji, OIB 25788777122, Marijana Čavića 9, Zagreb</item>
    </derivirana_varijabla>
  </DomainObject.Predmet.StrankaListFormatedWithAdressOIB>
  <DomainObject.Predmet.StrankaListNazivFormated>
    <izvorni_sadrzaj>
      <item>LJUBLJANSKE MLEKARNE d.o.o. za trgovinu i usluge u likvidaciji</item>
    </izvorni_sadrzaj>
    <derivirana_varijabla naziv="DomainObject.Predmet.StrankaListNazivFormated_1">
      <item>LJUBLJANSKE MLEKARNE d.o.o. za trgovinu i usluge u likvidaciji</item>
    </derivirana_varijabla>
  </DomainObject.Predmet.StrankaListNazivFormated>
  <DomainObject.Predmet.StrankaListNazivFormatedOIB>
    <izvorni_sadrzaj>
      <item>LJUBLJANSKE MLEKARNE d.o.o. za trgovinu i usluge u likvidaciji, OIB 25788777122</item>
    </izvorni_sadrzaj>
    <derivirana_varijabla naziv="DomainObject.Predmet.StrankaListNazivFormatedOIB_1">
      <item>LJUBLJANSKE MLEKARNE d.o.o. za trgovinu i usluge u likvidaciji, OIB 25788777122</item>
    </derivirana_varijabla>
  </DomainObject.Predmet.StrankaListNazivFormatedOIB>
  <DomainObject.Predmet.ProtuStrankaListFormated>
    <izvorni_sadrzaj>
      <item>LJUBLJANSKE MLEKARNE d.o.o. za trgovinu i usluge u likvidaciji zastupanog po punomoćniku DINA KORPER ŽEMVA</item>
    </izvorni_sadrzaj>
    <derivirana_varijabla naziv="DomainObject.Predmet.ProtuStrankaListFormated_1">
      <item>LJUBLJANSKE MLEKARNE d.o.o. za trgovinu i usluge u likvidaciji zastupanog po punomoćniku DINA KORPER ŽEMVA</item>
    </derivirana_varijabla>
  </DomainObject.Predmet.ProtuStrankaListFormated>
  <DomainObject.Predmet.ProtuStrankaListFormatedOIB>
    <izvorni_sadrzaj>
      <item>LJUBLJANSKE MLEKARNE d.o.o. za trgovinu i usluge u likvidaciji, OIB 25788777122 zastupanog po punomoćniku DINA KORPER ŽEMVA</item>
    </izvorni_sadrzaj>
    <derivirana_varijabla naziv="DomainObject.Predmet.ProtuStrankaListFormatedOIB_1">
      <item>LJUBLJANSKE MLEKARNE d.o.o. za trgovinu i usluge u likvidaciji, OIB 25788777122 zastupanog po punomoćniku DINA KORPER ŽEMVA</item>
    </derivirana_varijabla>
  </DomainObject.Predmet.ProtuStrankaListFormatedOIB>
  <DomainObject.Predmet.ProtuStrankaListFormatedWithAdress>
    <izvorni_sadrzaj>
      <item>LJUBLJANSKE MLEKARNE d.o.o. za trgovinu i usluge u likvidaciji, Marijana Čavića 9, Zagreb zastupanog po punomoćniku DINA KORPER ŽEMVA</item>
    </izvorni_sadrzaj>
    <derivirana_varijabla naziv="DomainObject.Predmet.ProtuStrankaListFormatedWithAdress_1">
      <item>LJUBLJANSKE MLEKARNE d.o.o. za trgovinu i usluge u likvidaciji, Marijana Čavića 9, Zagreb zastupanog po punomoćniku DINA KORPER ŽEMVA</item>
    </derivirana_varijabla>
  </DomainObject.Predmet.ProtuStrankaListFormatedWithAdress>
  <DomainObject.Predmet.ProtuStrankaListFormatedWithAdressOIB>
    <izvorni_sadrzaj>
      <item>LJUBLJANSKE MLEKARNE d.o.o. za trgovinu i usluge u likvidaciji, OIB 25788777122, Marijana Čavića 9, Zagreb zastupanog po punomoćniku DINA KORPER ŽEMVA</item>
    </izvorni_sadrzaj>
    <derivirana_varijabla naziv="DomainObject.Predmet.ProtuStrankaListFormatedWithAdressOIB_1">
      <item>LJUBLJANSKE MLEKARNE d.o.o. za trgovinu i usluge u likvidaciji, OIB 25788777122, Marijana Čavića 9, Zagreb zastupanog po punomoćniku DINA KORPER ŽEMVA</item>
    </derivirana_varijabla>
  </DomainObject.Predmet.ProtuStrankaListFormatedWithAdressOIB>
  <DomainObject.Predmet.ProtuStrankaListNazivFormated>
    <izvorni_sadrzaj>
      <item>LJUBLJANSKE MLEKARNE d.o.o. za trgovinu i usluge u likvidaciji</item>
    </izvorni_sadrzaj>
    <derivirana_varijabla naziv="DomainObject.Predmet.ProtuStrankaListNazivFormated_1">
      <item>LJUBLJANSKE MLEKARNE d.o.o. za trgovinu i usluge u likvidaciji</item>
    </derivirana_varijabla>
  </DomainObject.Predmet.ProtuStrankaListNazivFormated>
  <DomainObject.Predmet.ProtuStrankaListNazivFormatedOIB>
    <izvorni_sadrzaj>
      <item>LJUBLJANSKE MLEKARNE d.o.o. za trgovinu i usluge u likvidaciji, OIB 25788777122</item>
    </izvorni_sadrzaj>
    <derivirana_varijabla naziv="DomainObject.Predmet.ProtuStrankaListNazivFormatedOIB_1">
      <item>LJUBLJANSKE MLEKARNE d.o.o. za trgovinu i usluge u likvidaciji, OIB 25788777122</item>
    </derivirana_varijabla>
  </DomainObject.Predmet.ProtuStrankaListNazivFormatedOIB>
  <DomainObject.Predmet.OstaliListFormated>
    <izvorni_sadrzaj>
      <item>DINA KORPER ŽEMVA punomoćnik sudionika u postupku LJUBLJANSKE MLEKARNE d.o.o. za trgovinu i usluge u likvidaciji</item>
      <item>Iva Petanjek</item>
    </izvorni_sadrzaj>
    <derivirana_varijabla naziv="DomainObject.Predmet.OstaliListFormated_1">
      <item>DINA KORPER ŽEMVA punomoćnik sudionika u postupku LJUBLJANSKE MLEKARNE d.o.o. za trgovinu i usluge u likvidaciji</item>
      <item>Iva Petanjek</item>
    </derivirana_varijabla>
  </DomainObject.Predmet.OstaliListFormated>
  <DomainObject.Predmet.OstaliListFormatedOIB>
    <izvorni_sadrzaj>
      <item>DINA KORPER ŽEMVA punomoćnik sudionika u postupku LJUBLJANSKE MLEKARNE d.o.o. za trgovinu i usluge u likvidaciji</item>
      <item>Iva Petanjek, OIB 70764524701</item>
    </izvorni_sadrzaj>
    <derivirana_varijabla naziv="DomainObject.Predmet.OstaliListFormatedOIB_1">
      <item>DINA KORPER ŽEMVA punomoćnik sudionika u postupku LJUBLJANSKE MLEKARNE d.o.o. za trgovinu i usluge u likvidaciji</item>
      <item>Iva Petanjek, OIB 70764524701</item>
    </derivirana_varijabla>
  </DomainObject.Predmet.OstaliListFormatedOIB>
  <DomainObject.Predmet.OstaliListFormatedWithAdress>
    <izvorni_sadrzaj>
      <item>DINA KORPER ŽEMVA, PRILAZ G. DEŽELIĆA 16, 10000 Zagreb punomoćnik sudionika u postupku LJUBLJANSKE MLEKARNE d.o.o. za trgovinu i usluge u likvidaciji</item>
      <item>Iva Petanjek, Trg Ivana Kukuljevića 9, 10000 Zagreb</item>
    </izvorni_sadrzaj>
    <derivirana_varijabla naziv="DomainObject.Predmet.OstaliListFormatedWithAdress_1">
      <item>DINA KORPER ŽEMVA, PRILAZ G. DEŽELIĆA 16, 10000 Zagreb punomoćnik sudionika u postupku LJUBLJANSKE MLEKARNE d.o.o. za trgovinu i usluge u likvidaciji</item>
      <item>Iva Petanjek, Trg Ivana Kukuljevića 9, 10000 Zagreb</item>
    </derivirana_varijabla>
  </DomainObject.Predmet.OstaliListFormatedWithAdress>
  <DomainObject.Predmet.OstaliListFormatedWithAdressOIB>
    <izvorni_sadrzaj>
      <item>DINA KORPER ŽEMVA, PRILAZ G. DEŽELIĆA 16, 10000 Zagreb punomoćnik sudionika u postupku LJUBLJANSKE MLEKARNE d.o.o. za trgovinu i usluge u likvidaciji</item>
      <item>Iva Petanjek, OIB 70764524701, Trg Ivana Kukuljevića 9, 10000 Zagreb</item>
    </izvorni_sadrzaj>
    <derivirana_varijabla naziv="DomainObject.Predmet.OstaliListFormatedWithAdressOIB_1">
      <item>DINA KORPER ŽEMVA, PRILAZ G. DEŽELIĆA 16, 10000 Zagreb punomoćnik sudionika u postupku LJUBLJANSKE MLEKARNE d.o.o. za trgovinu i usluge u likvidaciji</item>
      <item>Iva Petanjek, OIB 70764524701, Trg Ivana Kukuljevića 9, 10000 Zagreb</item>
    </derivirana_varijabla>
  </DomainObject.Predmet.OstaliListFormatedWithAdressOIB>
  <DomainObject.Predmet.OstaliListNazivFormated>
    <izvorni_sadrzaj>
      <item>DINA KORPER ŽEMVA</item>
      <item>Iva Petanjek</item>
    </izvorni_sadrzaj>
    <derivirana_varijabla naziv="DomainObject.Predmet.OstaliListNazivFormated_1">
      <item>DINA KORPER ŽEMVA</item>
      <item>Iva Petanjek</item>
    </derivirana_varijabla>
  </DomainObject.Predmet.OstaliListNazivFormated>
  <DomainObject.Predmet.OstaliListNazivFormatedOIB>
    <izvorni_sadrzaj>
      <item>DINA KORPER ŽEMVA</item>
      <item>Iva Petanjek, OIB 70764524701</item>
    </izvorni_sadrzaj>
    <derivirana_varijabla naziv="DomainObject.Predmet.OstaliListNazivFormatedOIB_1">
      <item>DINA KORPER ŽEMVA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LJUBLJANSKE MLEKARNE d.o.o. za trgovinu i usluge u likvidaciji</izvorni_sadrzaj>
    <derivirana_varijabla naziv="DomainObject.Predmet.StrankaIDrugi_1">LJUBLJANSKE MLEKARNE d.o.o. za trgovinu i usluge u likvidaciji</derivirana_varijabla>
  </DomainObject.Predmet.StrankaIDrugi>
  <DomainObject.Predmet.ProtustrankaIDrugi>
    <izvorni_sadrzaj>LJUBLJANSKE MLEKARNE d.o.o. za trgovinu i usluge u likvidaciji</izvorni_sadrzaj>
    <derivirana_varijabla naziv="DomainObject.Predmet.ProtustrankaIDrugi_1">LJUBLJANSKE MLEKARNE d.o.o. za trgovinu i usluge u likvidaciji</derivirana_varijabla>
  </DomainObject.Predmet.ProtustrankaIDrugi>
  <DomainObject.Predmet.StrankaIDrugiAdressOIB>
    <izvorni_sadrzaj>LJUBLJANSKE MLEKARNE d.o.o. za trgovinu i usluge u likvidaciji, OIB 25788777122, Marijana Čavića 9, Zagreb</izvorni_sadrzaj>
    <derivirana_varijabla naziv="DomainObject.Predmet.StrankaIDrugiAdressOIB_1">LJUBLJANSKE MLEKARNE d.o.o. za trgovinu i usluge u likvidaciji, OIB 25788777122, Marijana Čavića 9, Zagreb</derivirana_varijabla>
  </DomainObject.Predmet.StrankaIDrugiAdressOIB>
  <DomainObject.Predmet.ProtustrankaIDrugiAdressOIB>
    <izvorni_sadrzaj>LJUBLJANSKE MLEKARNE d.o.o. za trgovinu i usluge u likvidaciji, OIB 25788777122, Marijana Čavića 9, Zagreb</izvorni_sadrzaj>
    <derivirana_varijabla naziv="DomainObject.Predmet.ProtustrankaIDrugiAdressOIB_1">LJUBLJANSKE MLEKARNE d.o.o. za trgovinu i usluge u likvidaciji, OIB 25788777122, Marijana Čavića 9,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LJUBLJANSKE MLEKARNE d.o.o. za trgovinu i usluge u likvidaciji</item>
      <item>LJUBLJANSKE MLEKARNE d.o.o. za trgovinu i usluge u likvidaciji</item>
      <item>DINA KORPER ŽEMVA</item>
      <item>Iva Petanjek</item>
    </izvorni_sadrzaj>
    <derivirana_varijabla naziv="DomainObject.Predmet.SudioniciListNaziv_1">
      <item>LJUBLJANSKE MLEKARNE d.o.o. za trgovinu i usluge u likvidaciji</item>
      <item>LJUBLJANSKE MLEKARNE d.o.o. za trgovinu i usluge u likvidaciji</item>
      <item>DINA KORPER ŽEMVA</item>
      <item>Iva Petanjek</item>
    </derivirana_varijabla>
  </DomainObject.Predmet.SudioniciListNaziv>
  <DomainObject.Predmet.SudioniciListAdressOIB>
    <izvorni_sadrzaj>
      <item>LJUBLJANSKE MLEKARNE d.o.o. za trgovinu i usluge u likvidaciji, OIB 25788777122, Marijana Čavića 9,Zagreb</item>
      <item>LJUBLJANSKE MLEKARNE d.o.o. za trgovinu i usluge u likvidaciji, OIB 25788777122, Marijana Čavića 9,Zagreb</item>
      <item>DINA KORPER ŽEMVA, PRILAZ G. DEŽELIĆA 16,10000 Zagreb</item>
      <item>Iva Petanjek, OIB 70764524701, Trg Ivana Kukuljevića 9,10000 Zagreb</item>
    </izvorni_sadrzaj>
    <derivirana_varijabla naziv="DomainObject.Predmet.SudioniciListAdressOIB_1">
      <item>LJUBLJANSKE MLEKARNE d.o.o. za trgovinu i usluge u likvidaciji, OIB 25788777122, Marijana Čavića 9,Zagreb</item>
      <item>LJUBLJANSKE MLEKARNE d.o.o. za trgovinu i usluge u likvidaciji, OIB 25788777122, Marijana Čavića 9,Zagreb</item>
      <item>DINA KORPER ŽEMVA, PRILAZ G. DEŽELIĆA 16,10000 Zagreb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25788777122</item>
      <item>, OIB 25788777122</item>
      <item>, OIB null</item>
      <item>, OIB 70764524701</item>
    </izvorni_sadrzaj>
    <derivirana_varijabla naziv="DomainObject.Predmet.SudioniciListNazivOIB_1">
      <item>, OIB 25788777122</item>
      <item>, OIB 25788777122</item>
      <item>, OIB null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C28858-2158-4CC8-97A5-3382A7D549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96</properties:Words>
  <properties:Characters>547</properties:Characters>
  <properties:Lines>45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2015-11-20T11:27:00Z</dcterms:created>
  <dc:creator>Aleksandra Mažić</dc:creator>
  <cp:lastModifiedBy>Sonja Pilić</cp:lastModifiedBy>
  <cp:lastPrinted>2015-11-20T11:28:00Z</cp:lastPrinted>
  <dcterms:modified xmlns:xsi="http://www.w3.org/2001/XMLSchema-instance" xsi:type="dcterms:W3CDTF">2015-11-20T11:28:00Z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