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0dd6" w14:paraId="c050dd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C7D3D">
        <w:t>966</w:t>
      </w:r>
      <w:r>
        <w:t>/</w:t>
      </w:r>
      <w:r w:rsidR="00E8650F">
        <w:t>1</w:t>
      </w:r>
      <w:r w:rsidR="00F33EC6">
        <w:t>6</w:t>
      </w:r>
      <w:r>
        <w:t>-</w:t>
      </w:r>
      <w:r w:rsidR="006C7D3D">
        <w:t>2</w:t>
      </w:r>
      <w:r w:rsidR="00134096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F95988" w:rsidR="00F95988">
      <w:pPr>
        <w:jc w:val="both"/>
      </w:pPr>
      <w:r>
        <w:tab/>
      </w:r>
      <w:r w:rsidR="00F95988">
        <w:t>Trgovački sud u Osijeku, po sucu mr. sc. Tihomiru Kovačeviću, kao stečajnom sucu, povodom prijedloga SAUBERMACHER-DIENSTLEISTUNGS AG, Republika Austrija, A-8073 Feldkirchen bei Graz, Hans-Roth-Strasse</w:t>
      </w:r>
      <w:r w:rsidR="00DC0FDC">
        <w:t xml:space="preserve"> </w:t>
      </w:r>
      <w:r w:rsidR="00F95988">
        <w:t xml:space="preserve">1, OIB 58104293620 i STRABAG AG, Republika Austrija, Donau-City-Strasse 9, Wien, OIB 59266345800 zastupane po OD Petrić i dr., Varaždin, Kolodvorska 13, p.p. 220 za otvaranje stečajnog postupka nad dužnikom JAVNA USTANOVA ZA ZBRINJAVANJE KOMUNALNOG OTPADA ISTOČNE SLAVONIJE, Osijek, Franje Kuhača 9, MBS 030070181, OIB 87442132163, dana </w:t>
      </w:r>
      <w:r w:rsidR="00B351EB">
        <w:t>24. travnja</w:t>
      </w:r>
      <w:r w:rsidR="00F95988">
        <w:t xml:space="preserve"> 2018.</w:t>
      </w:r>
    </w:p>
    <w:p w:rsidRDefault="00F95988" w:rsidP="00F95988" w:rsidR="00F95988">
      <w:pPr>
        <w:jc w:val="both"/>
      </w:pPr>
    </w:p>
    <w:p w:rsidRDefault="00F95988" w:rsidP="00F95988" w:rsidR="00F95988">
      <w:pPr>
        <w:jc w:val="center"/>
      </w:pPr>
      <w:r>
        <w:t>r i j e š i o  j e</w:t>
      </w:r>
    </w:p>
    <w:p w:rsidRDefault="00F95988" w:rsidP="00F95988" w:rsidR="00F95988"/>
    <w:p w:rsidRDefault="00F95988" w:rsidP="00F95988" w:rsidR="00F95988">
      <w:pPr>
        <w:pStyle w:val="Odlomakpopisa"/>
        <w:numPr>
          <w:ilvl w:val="0"/>
          <w:numId w:val="10"/>
        </w:numPr>
        <w:jc w:val="both"/>
      </w:pPr>
      <w:r>
        <w:t>Zakazuje se ročište radi očitovanja o prijedlogu za otvaranje stečajnog postupka i ročište radi rasprave o pretpostavkama za otvaranje stečajnog postupka nad JAVNA USTANOVA ZA ZBRINJAVANJE KOMUNALNOG OTPADA ISTOČNE SLAVONIJE, Osijek, Franje Kuhača 9, MBS 030070181, OIB 87442132163.</w:t>
      </w:r>
    </w:p>
    <w:p w:rsidRDefault="00F95988" w:rsidP="00F95988" w:rsidR="00F95988">
      <w:pPr>
        <w:jc w:val="both"/>
      </w:pPr>
    </w:p>
    <w:p w:rsidRDefault="00F95988" w:rsidP="00F95988" w:rsidR="00F95988">
      <w:pPr>
        <w:pStyle w:val="Odlomakpopisa"/>
        <w:ind w:left="1440"/>
        <w:jc w:val="center"/>
      </w:pPr>
      <w:r>
        <w:t>29. svibnja 2018. u 9,00 sati</w:t>
      </w:r>
    </w:p>
    <w:p w:rsidRDefault="00F95988" w:rsidP="00F95988" w:rsidR="00F95988" w:rsidRPr="00BE4956">
      <w:pPr>
        <w:pStyle w:val="Odlomakpopisa"/>
        <w:ind w:left="1440"/>
        <w:jc w:val="center"/>
        <w:rPr>
          <w:bCs/>
        </w:rPr>
      </w:pPr>
      <w:r w:rsidRPr="00BE4956">
        <w:rPr>
          <w:bCs/>
        </w:rPr>
        <w:t>u prostorijama Trgovačkog suda u Osijeku,</w:t>
      </w:r>
    </w:p>
    <w:p w:rsidRDefault="00F95988" w:rsidP="00F95988" w:rsidR="00F95988">
      <w:pPr>
        <w:pStyle w:val="Odlomakpopisa"/>
        <w:ind w:left="1440"/>
        <w:jc w:val="center"/>
        <w:rPr>
          <w:bCs/>
        </w:rPr>
      </w:pPr>
      <w:r w:rsidRPr="00BE4956">
        <w:rPr>
          <w:bCs/>
        </w:rPr>
        <w:t>Zagrebačka br. 2, soba broj 39/II.</w:t>
      </w:r>
    </w:p>
    <w:p w:rsidRDefault="00F95988" w:rsidP="00F95988" w:rsidR="00F95988">
      <w:pPr>
        <w:jc w:val="center"/>
        <w:rPr>
          <w:bCs/>
        </w:rPr>
      </w:pPr>
    </w:p>
    <w:p w:rsidRDefault="00F95988" w:rsidP="00F95988" w:rsidR="00F95988">
      <w:pPr>
        <w:pStyle w:val="Odlomakpopisa"/>
        <w:numPr>
          <w:ilvl w:val="0"/>
          <w:numId w:val="10"/>
        </w:numPr>
        <w:jc w:val="both"/>
      </w:pPr>
      <w:r>
        <w:t>Ovo rješenje i dopune izvješća privremene stečajne upraviteljice od 16. i 20. travnja 2018. objaviti će se na mrežnoj stranici e-Oglasna ploča sudova.</w:t>
      </w:r>
    </w:p>
    <w:p w:rsidRDefault="00F95988" w:rsidP="00F95988" w:rsidR="00F95988"/>
    <w:p w:rsidRDefault="00F95988" w:rsidP="00F95988" w:rsidR="00F95988">
      <w:pPr>
        <w:jc w:val="center"/>
      </w:pPr>
      <w:r>
        <w:t xml:space="preserve">U Osijeku </w:t>
      </w:r>
      <w:r w:rsidR="00B351EB" w:rsidRPr="00B351EB">
        <w:t>24. travnja</w:t>
      </w:r>
      <w:r>
        <w:t xml:space="preserve"> 2018.</w:t>
      </w:r>
    </w:p>
    <w:p w:rsidRDefault="00F95988" w:rsidP="00F95988" w:rsidR="00F95988">
      <w:pPr>
        <w:jc w:val="both"/>
      </w:pPr>
    </w:p>
    <w:p w:rsidRDefault="00F95988" w:rsidP="00F95988" w:rsidR="00F9598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95988" w:rsidP="00F95988" w:rsidR="00F95988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F95988" w:rsidP="00F95988" w:rsidR="00F95988">
      <w:pPr>
        <w:jc w:val="both"/>
      </w:pPr>
      <w:r>
        <w:t xml:space="preserve">   </w:t>
      </w:r>
    </w:p>
    <w:p w:rsidRDefault="00F95988" w:rsidP="00F95988" w:rsidR="00F95988">
      <w:pPr>
        <w:jc w:val="both"/>
      </w:pPr>
      <w:r>
        <w:t>POUKA O PRAVNOM LIJEKU:</w:t>
      </w:r>
    </w:p>
    <w:p w:rsidRDefault="00F95988" w:rsidP="00F95988" w:rsidR="00F95988">
      <w:pPr>
        <w:jc w:val="both"/>
      </w:pPr>
      <w:r>
        <w:t>Protiv ovoga rješenja nije dopuštena posebna žalba (čl. 115. st. 1. SZ-a).</w:t>
      </w:r>
    </w:p>
    <w:p w:rsidRDefault="00F95988" w:rsidP="00F95988" w:rsidR="00F95988">
      <w:pPr>
        <w:jc w:val="both"/>
      </w:pPr>
    </w:p>
    <w:p w:rsidRDefault="006A1318" w:rsidP="00F95988" w:rsidR="006A1318">
      <w:pPr>
        <w:jc w:val="both"/>
      </w:pPr>
    </w:p>
    <w:p w:rsidRDefault="00F95988" w:rsidP="00F95988" w:rsidR="00F95988">
      <w:pPr>
        <w:jc w:val="both"/>
      </w:pPr>
      <w:r>
        <w:t>D N A :</w:t>
      </w:r>
    </w:p>
    <w:p w:rsidRDefault="00F95988" w:rsidP="00F95988" w:rsidR="00F95988">
      <w:pPr>
        <w:numPr>
          <w:ilvl w:val="0"/>
          <w:numId w:val="9"/>
        </w:numPr>
        <w:jc w:val="both"/>
      </w:pPr>
      <w:r>
        <w:t>Predlagateljima po OD Petrić i dr., Varaždin, Kolodvorska 13, p.p. 220</w:t>
      </w:r>
    </w:p>
    <w:p w:rsidRDefault="00F95988" w:rsidP="00F95988" w:rsidR="00F95988">
      <w:pPr>
        <w:numPr>
          <w:ilvl w:val="0"/>
          <w:numId w:val="9"/>
        </w:numPr>
        <w:jc w:val="both"/>
      </w:pPr>
      <w:r>
        <w:t xml:space="preserve">Dužniku </w:t>
      </w:r>
    </w:p>
    <w:p w:rsidRDefault="00F95988" w:rsidP="00F95988" w:rsidR="00F95988">
      <w:pPr>
        <w:pStyle w:val="Odlomakpopisa"/>
        <w:numPr>
          <w:ilvl w:val="0"/>
          <w:numId w:val="9"/>
        </w:numPr>
      </w:pPr>
      <w:r>
        <w:t>Zakonski zastupnik dužnika Siniša Gregoran, Osijek, Andrije Hebranga 34</w:t>
      </w:r>
    </w:p>
    <w:p w:rsidRDefault="00F95988" w:rsidP="00F95988" w:rsidR="00F95988">
      <w:pPr>
        <w:numPr>
          <w:ilvl w:val="0"/>
          <w:numId w:val="9"/>
        </w:numPr>
        <w:jc w:val="both"/>
      </w:pPr>
      <w:r>
        <w:t xml:space="preserve">Privremena stečajna upraviteljica </w:t>
      </w:r>
    </w:p>
    <w:p w:rsidRDefault="00F95988" w:rsidP="00F95988" w:rsidR="00F95988">
      <w:pPr>
        <w:numPr>
          <w:ilvl w:val="0"/>
          <w:numId w:val="9"/>
        </w:numPr>
        <w:jc w:val="both"/>
      </w:pPr>
      <w:r>
        <w:t xml:space="preserve">Rješenje uz presliku listova 114-115 i 139-140 objaviti na </w:t>
      </w:r>
      <w:r>
        <w:rPr>
          <w:rFonts w:cstheme="majorBidi" w:hAnsiTheme="majorBidi" w:asciiTheme="majorBidi"/>
        </w:rPr>
        <w:t xml:space="preserve">mrežnoj stranici e-Oglasna ploča sudova </w:t>
      </w:r>
    </w:p>
    <w:p w:rsidRDefault="00F95988" w:rsidP="00F95988" w:rsidR="00F95988">
      <w:pPr>
        <w:numPr>
          <w:ilvl w:val="0"/>
          <w:numId w:val="9"/>
        </w:numPr>
        <w:jc w:val="both"/>
      </w:pPr>
      <w:r>
        <w:t xml:space="preserve">R </w:t>
      </w:r>
      <w:r w:rsidR="00DC0FDC">
        <w:t>29.5.</w:t>
      </w:r>
    </w:p>
    <w:p w:rsidRDefault="00212370" w:rsidP="00F95988" w:rsidR="00212370">
      <w:pPr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3299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C7D3D" w:rsidRPr="006C7D3D">
      <w:t>966/16-2</w:t>
    </w:r>
    <w:r w:rsidR="00134096">
      <w:t>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A660E4"/>
    <w:multiLevelType w:val="hybridMultilevel"/>
    <w:tmpl w:val="01489BB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C1D2A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34096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B5EA3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82274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3CFB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348B"/>
    <w:rsid w:val="00366339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553C6"/>
    <w:rsid w:val="00465059"/>
    <w:rsid w:val="00472F7F"/>
    <w:rsid w:val="00476653"/>
    <w:rsid w:val="004822D9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D2A3D"/>
    <w:rsid w:val="005D556E"/>
    <w:rsid w:val="005E25E0"/>
    <w:rsid w:val="005E2F9B"/>
    <w:rsid w:val="00611430"/>
    <w:rsid w:val="00624E32"/>
    <w:rsid w:val="006303BE"/>
    <w:rsid w:val="00630694"/>
    <w:rsid w:val="006435F0"/>
    <w:rsid w:val="00644938"/>
    <w:rsid w:val="00650092"/>
    <w:rsid w:val="0065067F"/>
    <w:rsid w:val="00650D8D"/>
    <w:rsid w:val="00652FB8"/>
    <w:rsid w:val="00653EFD"/>
    <w:rsid w:val="00654848"/>
    <w:rsid w:val="00663D74"/>
    <w:rsid w:val="00666404"/>
    <w:rsid w:val="0068076F"/>
    <w:rsid w:val="00681E91"/>
    <w:rsid w:val="00682A95"/>
    <w:rsid w:val="00682E92"/>
    <w:rsid w:val="00683E8D"/>
    <w:rsid w:val="00686E8C"/>
    <w:rsid w:val="00694A1B"/>
    <w:rsid w:val="006A1318"/>
    <w:rsid w:val="006B27C0"/>
    <w:rsid w:val="006B3A90"/>
    <w:rsid w:val="006B4F26"/>
    <w:rsid w:val="006B737C"/>
    <w:rsid w:val="006B7688"/>
    <w:rsid w:val="006C01D5"/>
    <w:rsid w:val="006C7D3D"/>
    <w:rsid w:val="006D7788"/>
    <w:rsid w:val="006E1762"/>
    <w:rsid w:val="006F7B5B"/>
    <w:rsid w:val="007073BC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147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3092E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06"/>
    <w:rsid w:val="00891A16"/>
    <w:rsid w:val="008A0B8A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5FF6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418A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351EB"/>
    <w:rsid w:val="00B460FE"/>
    <w:rsid w:val="00B4712A"/>
    <w:rsid w:val="00B50218"/>
    <w:rsid w:val="00B56FC9"/>
    <w:rsid w:val="00B60B69"/>
    <w:rsid w:val="00B631C0"/>
    <w:rsid w:val="00B700B4"/>
    <w:rsid w:val="00B700D9"/>
    <w:rsid w:val="00B71781"/>
    <w:rsid w:val="00B75549"/>
    <w:rsid w:val="00B76BE4"/>
    <w:rsid w:val="00B84963"/>
    <w:rsid w:val="00B8746C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4215"/>
    <w:rsid w:val="00C354FB"/>
    <w:rsid w:val="00C3740E"/>
    <w:rsid w:val="00C43408"/>
    <w:rsid w:val="00C44D6A"/>
    <w:rsid w:val="00C455AD"/>
    <w:rsid w:val="00C467DE"/>
    <w:rsid w:val="00C50158"/>
    <w:rsid w:val="00C60AF3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85CCC"/>
    <w:rsid w:val="00D939E7"/>
    <w:rsid w:val="00D96576"/>
    <w:rsid w:val="00D97346"/>
    <w:rsid w:val="00DA4393"/>
    <w:rsid w:val="00DB01FB"/>
    <w:rsid w:val="00DB43E8"/>
    <w:rsid w:val="00DC032E"/>
    <w:rsid w:val="00DC0FDC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2E81"/>
    <w:rsid w:val="00EF47C9"/>
    <w:rsid w:val="00EF6417"/>
    <w:rsid w:val="00EF74DB"/>
    <w:rsid w:val="00F014F0"/>
    <w:rsid w:val="00F078AC"/>
    <w:rsid w:val="00F10ACE"/>
    <w:rsid w:val="00F10B9E"/>
    <w:rsid w:val="00F12013"/>
    <w:rsid w:val="00F30DA0"/>
    <w:rsid w:val="00F33EC6"/>
    <w:rsid w:val="00F41F5A"/>
    <w:rsid w:val="00F43299"/>
    <w:rsid w:val="00F45589"/>
    <w:rsid w:val="00F46700"/>
    <w:rsid w:val="00F54FA1"/>
    <w:rsid w:val="00F6142F"/>
    <w:rsid w:val="00F630EC"/>
    <w:rsid w:val="00F64AD4"/>
    <w:rsid w:val="00F64F48"/>
    <w:rsid w:val="00F76085"/>
    <w:rsid w:val="00F8122A"/>
    <w:rsid w:val="00F82857"/>
    <w:rsid w:val="00F8682D"/>
    <w:rsid w:val="00F8730A"/>
    <w:rsid w:val="00F9032E"/>
    <w:rsid w:val="00F927F2"/>
    <w:rsid w:val="00F95988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JAVNA USTANOVA ZA ZBRINJAVANJE KOMUNALNOG OTPADA ISTOČNE SLAVONIJE</izvorni_sadrzaj>
    <derivirana_varijabla naziv="DomainObject.Predmet.ProtustrankaFormated_1">  JAVNA USTANOVA ZA ZBRINJAVANJE KOMUNALNOG OTPADA ISTOČNE SLAVONIJE</derivirana_varijabla>
  </DomainObject.Predmet.ProtustrankaFormated>
  <DomainObject.Predmet.ProtustrankaFormatedOIB>
    <izvorni_sadrzaj>  JAVNA USTANOVA ZA ZBRINJAVANJE KOMUNALNOG OTPADA ISTOČNE SLAVONIJE, OIB 87442132163</izvorni_sadrzaj>
    <derivirana_varijabla naziv="DomainObject.Predmet.ProtustrankaFormatedOIB_1">  JAVNA USTANOVA ZA ZBRINJAVANJE KOMUNALNOG OTPADA ISTOČNE SLAVONIJE, OIB 87442132163</derivirana_varijabla>
  </DomainObject.Predmet.ProtustrankaFormatedOIB>
  <DomainObject.Predmet.ProtustrankaFormatedWithAdress>
    <izvorni_sadrzaj> JAVNA USTANOVA ZA ZBRINJAVANJE KOMUNALNOG OTPADA ISTOČNE SLAVONIJE, Franje Kuhača 9 , 31000 Osijek</izvorni_sadrzaj>
    <derivirana_varijabla naziv="DomainObject.Predmet.ProtustrankaFormatedWithAdress_1"> JAVNA USTANOVA ZA ZBRINJAVANJE KOMUNALNOG OTPADA ISTOČNE SLAVONIJE, Franje Kuhača 9 , 31000 Osijek</derivirana_varijabla>
  </DomainObject.Predmet.ProtustrankaFormatedWithAdress>
  <DomainObject.Predmet.ProtustrankaFormatedWithAdressOIB>
    <izvorni_sadrzaj> JAVNA USTANOVA ZA ZBRINJAVANJE KOMUNALNOG OTPADA ISTOČNE SLAVONIJE, OIB 87442132163, Franje Kuhača 9 , 31000 Osijek</izvorni_sadrzaj>
    <derivirana_varijabla naziv="DomainObject.Predmet.ProtustrankaFormatedWithAdressOIB_1"> JAVNA USTANOVA ZA ZBRINJAVANJE KOMUNALNOG OTPADA ISTOČNE SLAVONIJE, OIB 87442132163, Franje Kuhača 9 , 31000 Osijek</derivirana_varijabla>
  </DomainObject.Predmet.ProtustrankaFormatedWithAdressOIB>
  <DomainObject.Predmet.ProtustrankaWithAdress>
    <izvorni_sadrzaj>JAVNA USTANOVA ZA ZBRINJAVANJE KOMUNALNOG OTPADA ISTOČNE SLAVONIJE Franje Kuhača 9 , 31000 Osijek</izvorni_sadrzaj>
    <derivirana_varijabla naziv="DomainObject.Predmet.ProtustrankaWithAdress_1">JAVNA USTANOVA ZA ZBRINJAVANJE KOMUNALNOG OTPADA ISTOČNE SLAVONIJE Franje Kuhača 9 , 31000 Osijek</derivirana_varijabla>
  </DomainObject.Predmet.ProtustrankaWithAdress>
  <DomainObject.Predmet.ProtustrankaWithAdressOIB>
    <izvorni_sadrzaj>JAVNA USTANOVA ZA ZBRINJAVANJE KOMUNALNOG OTPADA ISTOČNE SLAVONIJE, OIB 87442132163, Franje Kuhača 9 , 31000 Osijek</izvorni_sadrzaj>
    <derivirana_varijabla naziv="DomainObject.Predmet.ProtustrankaWithAdressOIB_1">JAVNA USTANOVA ZA ZBRINJAVANJE KOMUNALNOG OTPADA ISTOČNE SLAVONIJE, OIB 87442132163, Franje Kuhača 9 , 31000 Osijek</derivirana_varijabla>
  </DomainObject.Predmet.ProtustrankaWithAdressOIB>
  <DomainObject.Predmet.ProtustrankaNazivFormated>
    <izvorni_sadrzaj>JAVNA USTANOVA ZA ZBRINJAVANJE KOMUNALNOG OTPADA ISTOČNE SLAVONIJE</izvorni_sadrzaj>
    <derivirana_varijabla naziv="DomainObject.Predmet.ProtustrankaNazivFormated_1">JAVNA USTANOVA ZA ZBRINJAVANJE KOMUNALNOG OTPADA ISTOČNE SLAVONIJE</derivirana_varijabla>
  </DomainObject.Predmet.ProtustrankaNazivFormated>
  <DomainObject.Predmet.ProtustrankaNazivFormatedOIB>
    <izvorni_sadrzaj>JAVNA USTANOVA ZA ZBRINJAVANJE KOMUNALNOG OTPADA ISTOČNE SLAVONIJE, OIB 87442132163</izvorni_sadrzaj>
    <derivirana_varijabla naziv="DomainObject.Predmet.ProtustrankaNazivFormatedOIB_1">JAVNA USTANOVA ZA ZBRINJAVANJE KOMUNALNOG OTPADA ISTOČNE SLAVONIJE, OIB 87442132163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SAUBERMACHER-DIENSTLEISTUNG AG; STRABAG AG</izvorni_sadrzaj>
    <derivirana_varijabla naziv="DomainObject.Predmet.StrankaFormated_1">  SAUBERMACHER-DIENSTLEISTUNG AG; STRABAG AG</derivirana_varijabla>
  </DomainObject.Predmet.StrankaFormated>
  <DomainObject.Predmet.StrankaFormatedOIB>
    <izvorni_sadrzaj>  SAUBERMACHER-DIENSTLEISTUNG AG; STRABAG AG</izvorni_sadrzaj>
    <derivirana_varijabla naziv="DomainObject.Predmet.StrankaFormatedOIB_1">  SAUBERMACHER-DIENSTLEISTUNG AG; STRABAG AG</derivirana_varijabla>
  </DomainObject.Predmet.StrankaFormatedOIB>
  <DomainObject.Predmet.StrankaFormatedWithAdress>
    <izvorni_sadrzaj> SAUBERMACHER-DIENSTLEISTUNG AG, HANS ROTH-STRABE 1, 8073 FELDKIRCHEN; STRABAG AG, Ortenburgstrabe 24, 9800 Spittal an der Drau</izvorni_sadrzaj>
    <derivirana_varijabla naziv="DomainObject.Predmet.StrankaFormatedWithAdress_1"> SAUBERMACHER-DIENSTLEISTUNG AG, HANS ROTH-STRABE 1, 8073 FELDKIRCHEN; STRABAG AG, Ortenburgstrabe 24, 9800 Spittal an der Drau</derivirana_varijabla>
  </DomainObject.Predmet.StrankaFormatedWithAdress>
  <DomainObject.Predmet.StrankaFormatedWithAdressOIB>
    <izvorni_sadrzaj> SAUBERMACHER-DIENSTLEISTUNG AG, HANS ROTH-STRABE 1, 8073 FELDKIRCHEN; STRABAG AG, Ortenburgstrabe 24, 9800 Spittal an der Drau</izvorni_sadrzaj>
    <derivirana_varijabla naziv="DomainObject.Predmet.StrankaFormatedWithAdressOIB_1"> SAUBERMACHER-DIENSTLEISTUNG AG, HANS ROTH-STRABE 1, 8073 FELDKIRCHEN; STRABAG AG, Ortenburgstrabe 24, 9800 Spittal an der Drau</derivirana_varijabla>
  </DomainObject.Predmet.StrankaFormatedWithAdressOIB>
  <DomainObject.Predmet.StrankaWithAdress>
    <izvorni_sadrzaj>SAUBERMACHER-DIENSTLEISTUNG AG HANS ROTH-STRABE 1,8073 FELDKIRCHEN,STRABAG AG Ortenburgstrabe 24,9800 Spittal an der Drau</izvorni_sadrzaj>
    <derivirana_varijabla naziv="DomainObject.Predmet.StrankaWithAdress_1">SAUBERMACHER-DIENSTLEISTUNG AG HANS ROTH-STRABE 1,8073 FELDKIRCHEN,STRABAG AG Ortenburgstrabe 24,9800 Spittal an der Drau</derivirana_varijabla>
  </DomainObject.Predmet.StrankaWithAdress>
  <DomainObject.Predmet.StrankaWithAdressOIB>
    <izvorni_sadrzaj>SAUBERMACHER-DIENSTLEISTUNG AG, HANS ROTH-STRABE 1,8073 FELDKIRCHEN,STRABAG AG, Ortenburgstrabe 24,9800 Spittal an der Drau</izvorni_sadrzaj>
    <derivirana_varijabla naziv="DomainObject.Predmet.StrankaWithAdressOIB_1">SAUBERMACHER-DIENSTLEISTUNG AG, HANS ROTH-STRABE 1,8073 FELDKIRCHEN,STRABAG AG, Ortenburgstrabe 24,9800 Spittal an der Drau</derivirana_varijabla>
  </DomainObject.Predmet.StrankaWithAdressOIB>
  <DomainObject.Predmet.StrankaNazivFormated>
    <izvorni_sadrzaj>SAUBERMACHER-DIENSTLEISTUNG AG,STRABAG AG</izvorni_sadrzaj>
    <derivirana_varijabla naziv="DomainObject.Predmet.StrankaNazivFormated_1">SAUBERMACHER-DIENSTLEISTUNG AG,STRABAG AG</derivirana_varijabla>
  </DomainObject.Predmet.StrankaNazivFormated>
  <DomainObject.Predmet.StrankaNazivFormatedOIB>
    <izvorni_sadrzaj>SAUBERMACHER-DIENSTLEISTUNG AG,STRABAG AG</izvorni_sadrzaj>
    <derivirana_varijabla naziv="DomainObject.Predmet.StrankaNazivFormatedOIB_1">SAUBERMACHER-DIENSTLEISTUNG AG,STRABAG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SAUBERMACHER-DIENSTLEISTUNG AG</item>
      <item>STRABAG AG</item>
    </izvorni_sadrzaj>
    <derivirana_varijabla naziv="DomainObject.Predmet.StrankaListFormated_1">
      <item>SAUBERMACHER-DIENSTLEISTUNG AG</item>
      <item>STRABAG AG</item>
    </derivirana_varijabla>
  </DomainObject.Predmet.StrankaListFormated>
  <DomainObject.Predmet.StrankaListFormatedOIB>
    <izvorni_sadrzaj>
      <item>SAUBERMACHER-DIENSTLEISTUNG AG</item>
      <item>STRABAG AG</item>
    </izvorni_sadrzaj>
    <derivirana_varijabla naziv="DomainObject.Predmet.StrankaListFormatedOIB_1">
      <item>SAUBERMACHER-DIENSTLEISTUNG AG</item>
      <item>STRABAG AG</item>
    </derivirana_varijabla>
  </DomainObject.Predmet.StrankaListFormatedOIB>
  <DomainObject.Predmet.StrankaListFormatedWithAdress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_1">
      <item>SAUBERMACHER-DIENSTLEISTUNG AG, HANS ROTH-STRABE 1, 8073 FELDKIRCHEN</item>
      <item>STRABAG AG, Ortenburgstrabe 24, 9800 Spittal an der Drau</item>
    </derivirana_varijabla>
  </DomainObject.Predmet.StrankaListFormatedWithAdress>
  <DomainObject.Predmet.StrankaListFormatedWithAdressOIB>
    <izvorni_sadrzaj>
      <item>SAUBERMACHER-DIENSTLEISTUNG AG, HANS ROTH-STRABE 1, 8073 FELDKIRCHEN</item>
      <item>STRABAG AG, Ortenburgstrabe 24, 9800 Spittal an der Drau</item>
    </izvorni_sadrzaj>
    <derivirana_varijabla naziv="DomainObject.Predmet.StrankaListFormatedWithAdressOIB_1">
      <item>SAUBERMACHER-DIENSTLEISTUNG AG, HANS ROTH-STRABE 1, 8073 FELDKIRCHEN</item>
      <item>STRABAG AG, Ortenburgstrabe 24, 9800 Spittal an der Drau</item>
    </derivirana_varijabla>
  </DomainObject.Predmet.StrankaListFormatedWithAdressOIB>
  <DomainObject.Predmet.StrankaListNazivFormated>
    <izvorni_sadrzaj>
      <item>SAUBERMACHER-DIENSTLEISTUNG AG</item>
      <item>STRABAG AG</item>
    </izvorni_sadrzaj>
    <derivirana_varijabla naziv="DomainObject.Predmet.StrankaListNazivFormated_1">
      <item>SAUBERMACHER-DIENSTLEISTUNG AG</item>
      <item>STRABAG AG</item>
    </derivirana_varijabla>
  </DomainObject.Predmet.StrankaListNazivFormated>
  <DomainObject.Predmet.StrankaListNazivFormatedOIB>
    <izvorni_sadrzaj>
      <item>SAUBERMACHER-DIENSTLEISTUNG AG</item>
      <item>STRABAG AG</item>
    </izvorni_sadrzaj>
    <derivirana_varijabla naziv="DomainObject.Predmet.StrankaListNazivFormatedOIB_1">
      <item>SAUBERMACHER-DIENSTLEISTUNG AG</item>
      <item>STRABAG AG</item>
    </derivirana_varijabla>
  </DomainObject.Predmet.StrankaListNazivFormatedOIB>
  <DomainObject.Predmet.ProtuStrankaListFormated>
    <izvorni_sadrzaj>
      <item>JAVNA USTANOVA ZA ZBRINJAVANJE KOMUNALNOG OTPADA ISTOČNE SLAVONIJE</item>
    </izvorni_sadrzaj>
    <derivirana_varijabla naziv="DomainObject.Predmet.ProtuStrankaListFormated_1">
      <item>JAVNA USTANOVA ZA ZBRINJAVANJE KOMUNALNOG OTPADA ISTOČNE SLAVONIJE</item>
    </derivirana_varijabla>
  </DomainObject.Predmet.ProtuStrankaListFormated>
  <DomainObject.Predmet.ProtuStrankaListFormatedOIB>
    <izvorni_sadrzaj>
      <item>JAVNA USTANOVA ZA ZBRINJAVANJE KOMUNALNOG OTPADA ISTOČNE SLAVONIJE, OIB 87442132163</item>
    </izvorni_sadrzaj>
    <derivirana_varijabla naziv="DomainObject.Predmet.ProtuStrankaListFormatedOIB_1">
      <item>JAVNA USTANOVA ZA ZBRINJAVANJE KOMUNALNOG OTPADA ISTOČNE SLAVONIJE, OIB 87442132163</item>
    </derivirana_varijabla>
  </DomainObject.Predmet.ProtuStrankaListFormatedOIB>
  <DomainObject.Predmet.ProtuStrankaListFormatedWithAdress>
    <izvorni_sadrzaj>
      <item>JAVNA USTANOVA ZA ZBRINJAVANJE KOMUNALNOG OTPADA ISTOČNE SLAVONIJE, Franje Kuhača 9 , 31000 Osijek</item>
    </izvorni_sadrzaj>
    <derivirana_varijabla naziv="DomainObject.Predmet.ProtuStrankaListFormatedWithAdress_1">
      <item>JAVNA USTANOVA ZA ZBRINJAVANJE KOMUNALNOG OTPADA ISTOČNE SLAVONIJE, Franje Kuhača 9 , 31000 Osijek</item>
    </derivirana_varijabla>
  </DomainObject.Predmet.ProtuStrankaListFormatedWithAdress>
  <DomainObject.Predmet.ProtuStrankaListFormatedWithAdressOIB>
    <izvorni_sadrzaj>
      <item>JAVNA USTANOVA ZA ZBRINJAVANJE KOMUNALNOG OTPADA ISTOČNE SLAVONIJE, OIB 87442132163, Franje Kuhača 9 , 31000 Osijek</item>
    </izvorni_sadrzaj>
    <derivirana_varijabla naziv="DomainObject.Predmet.ProtuStrankaListFormatedWithAdressOIB_1">
      <item>JAVNA USTANOVA ZA ZBRINJAVANJE KOMUNALNOG OTPADA ISTOČNE SLAVONIJE, OIB 87442132163, Franje Kuhača 9 , 31000 Osijek</item>
    </derivirana_varijabla>
  </DomainObject.Predmet.ProtuStrankaListFormatedWithAdressOIB>
  <DomainObject.Predmet.ProtuStrankaListNazivFormated>
    <izvorni_sadrzaj>
      <item>JAVNA USTANOVA ZA ZBRINJAVANJE KOMUNALNOG OTPADA ISTOČNE SLAVONIJE</item>
    </izvorni_sadrzaj>
    <derivirana_varijabla naziv="DomainObject.Predmet.ProtuStrankaListNazivFormated_1">
      <item>JAVNA USTANOVA ZA ZBRINJAVANJE KOMUNALNOG OTPADA ISTOČNE SLAVONIJE</item>
    </derivirana_varijabla>
  </DomainObject.Predmet.ProtuStrankaListNazivFormated>
  <DomainObject.Predmet.ProtuStrankaListNazivFormatedOIB>
    <izvorni_sadrzaj>
      <item>JAVNA USTANOVA ZA ZBRINJAVANJE KOMUNALNOG OTPADA ISTOČNE SLAVONIJE, OIB 87442132163</item>
    </izvorni_sadrzaj>
    <derivirana_varijabla naziv="DomainObject.Predmet.ProtuStrankaListNazivFormatedOIB_1">
      <item>JAVNA USTANOVA ZA ZBRINJAVANJE KOMUNALNOG OTPADA ISTOČNE SLAVONIJE, OIB 87442132163</item>
    </derivirana_varijabla>
  </DomainObject.Predmet.ProtuStrankaListNazivFormatedOIB>
  <DomainObject.Predmet.OstaliListFormated>
    <izvorni_sadrzaj>
      <item>Siniša Gregoran</item>
    </izvorni_sadrzaj>
    <derivirana_varijabla naziv="DomainObject.Predmet.OstaliListFormated_1">
      <item>Siniša Gregoran</item>
    </derivirana_varijabla>
  </DomainObject.Predmet.OstaliListFormated>
  <DomainObject.Predmet.OstaliListFormatedOIB>
    <izvorni_sadrzaj>
      <item>Siniša Gregoran, OIB 65071786161</item>
    </izvorni_sadrzaj>
    <derivirana_varijabla naziv="DomainObject.Predmet.OstaliListFormatedOIB_1">
      <item>Siniša Gregoran, OIB 65071786161</item>
    </derivirana_varijabla>
  </DomainObject.Predmet.OstaliListFormatedOIB>
  <DomainObject.Predmet.OstaliListFormatedWithAdress>
    <izvorni_sadrzaj>
      <item>Siniša Gregoran, Ulica Andrije Hebranga 34, 31000 Osijek</item>
    </izvorni_sadrzaj>
    <derivirana_varijabla naziv="DomainObject.Predmet.OstaliListFormatedWithAdress_1">
      <item>Siniša Gregoran, Ulica Andrije Hebranga 34, 31000 Osijek</item>
    </derivirana_varijabla>
  </DomainObject.Predmet.OstaliListFormatedWithAdress>
  <DomainObject.Predmet.OstaliListFormatedWithAdressOIB>
    <izvorni_sadrzaj>
      <item>Siniša Gregoran, OIB 65071786161, Ulica Andrije Hebranga 34, 31000 Osijek</item>
    </izvorni_sadrzaj>
    <derivirana_varijabla naziv="DomainObject.Predmet.OstaliListFormatedWithAdressOIB_1">
      <item>Siniša Gregoran, OIB 65071786161, Ulica Andrije Hebranga 34, 31000 Osijek</item>
    </derivirana_varijabla>
  </DomainObject.Predmet.OstaliListFormatedWithAdressOIB>
  <DomainObject.Predmet.OstaliListNazivFormated>
    <izvorni_sadrzaj>
      <item>Siniša Gregoran</item>
    </izvorni_sadrzaj>
    <derivirana_varijabla naziv="DomainObject.Predmet.OstaliListNazivFormated_1">
      <item>Siniša Gregoran</item>
    </derivirana_varijabla>
  </DomainObject.Predmet.OstaliListNazivFormated>
  <DomainObject.Predmet.OstaliListNazivFormatedOIB>
    <izvorni_sadrzaj>
      <item>Siniša Gregoran, OIB 65071786161</item>
    </izvorni_sadrzaj>
    <derivirana_varijabla naziv="DomainObject.Predmet.OstaliListNazivFormatedOIB_1">
      <item>Siniša Gregoran, OIB 65071786161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SAUBERMACHER-DIENSTLEISTUNG AG i dr.</izvorni_sadrzaj>
    <derivirana_varijabla naziv="DomainObject.Predmet.StrankaIDrugi_1">SAUBERMACHER-DIENSTLEISTUNG AG i dr.</derivirana_varijabla>
  </DomainObject.Predmet.StrankaIDrugi>
  <DomainObject.Predmet.ProtustrankaIDrugi>
    <izvorni_sadrzaj>JAVNA USTANOVA ZA ZBRINJAVANJE KOMUNALNOG OTPADA ISTOČNE SLAVONIJE</izvorni_sadrzaj>
    <derivirana_varijabla naziv="DomainObject.Predmet.ProtustrankaIDrugi_1">JAVNA USTANOVA ZA ZBRINJAVANJE KOMUNALNOG OTPADA ISTOČNE SLAVONIJE</derivirana_varijabla>
  </DomainObject.Predmet.ProtustrankaIDrugi>
  <DomainObject.Predmet.StrankaIDrugiAdressOIB>
    <izvorni_sadrzaj>SAUBERMACHER-DIENSTLEISTUNG AG, HANS ROTH-STRABE 1, 8073 FELDKIRCHEN i dr.</izvorni_sadrzaj>
    <derivirana_varijabla naziv="DomainObject.Predmet.StrankaIDrugiAdressOIB_1">SAUBERMACHER-DIENSTLEISTUNG AG, HANS ROTH-STRABE 1, 8073 FELDKIRCHEN i dr.</derivirana_varijabla>
  </DomainObject.Predmet.StrankaIDrugiAdressOIB>
  <DomainObject.Predmet.ProtustrankaIDrugiAdressOIB>
    <izvorni_sadrzaj>JAVNA USTANOVA ZA ZBRINJAVANJE KOMUNALNOG OTPADA ISTOČNE SLAVONIJE, OIB 87442132163, Franje Kuhača 9 , 31000 Osijek</izvorni_sadrzaj>
    <derivirana_varijabla naziv="DomainObject.Predmet.ProtustrankaIDrugiAdressOIB_1">JAVNA USTANOVA ZA ZBRINJAVANJE KOMUNALNOG OTPADA ISTOČNE SLAVONIJE, OIB 87442132163, Franje Kuhača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JAVNA USTANOVA ZA ZBRINJAVANJE KOMUNALNOG OTPADA ISTOČNE SLAVONIJE</item>
      <item>SAUBERMACHER-DIENSTLEISTUNG AG</item>
      <item>STRABAG AG</item>
      <item>Siniša Gregoran</item>
    </izvorni_sadrzaj>
    <derivirana_varijabla naziv="DomainObject.Predmet.SudioniciListNaziv_1">
      <item>JAVNA USTANOVA ZA ZBRINJAVANJE KOMUNALNOG OTPADA ISTOČNE SLAVONIJE</item>
      <item>SAUBERMACHER-DIENSTLEISTUNG AG</item>
      <item>STRABAG AG</item>
      <item>Siniša Gregoran</item>
    </derivirana_varijabla>
  </DomainObject.Predmet.SudioniciListNaziv>
  <DomainObject.Predmet.SudioniciListAdressOIB>
    <izvorni_sadrzaj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  <item>Siniša Gregoran, OIB 65071786161, Ulica Andrije Hebranga 34,31000 Osijek</item>
    </izvorni_sadrzaj>
    <derivirana_varijabla naziv="DomainObject.Predmet.SudioniciListAdressOIB_1">
      <item>JAVNA USTANOVA ZA ZBRINJAVANJE KOMUNALNOG OTPADA ISTOČNE SLAVONIJE, OIB 87442132163, Franje Kuhača 9 ,31000 Osijek</item>
      <item>SAUBERMACHER-DIENSTLEISTUNG AG, HANS ROTH-STRABE 1,8073 FELDKIRCHEN</item>
      <item>STRABAG AG, Ortenburgstrabe 24,9800 Spittal an der Drau</item>
      <item>Siniša Gregoran, OIB 65071786161, Ulica Andrije Hebranga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87442132163</item>
      <item>, OIB null</item>
      <item>, OIB null</item>
      <item>, OIB 65071786161</item>
    </izvorni_sadrzaj>
    <derivirana_varijabla naziv="DomainObject.Predmet.SudioniciListNazivOIB_1">
      <item>, OIB 87442132163</item>
      <item>, OIB null</item>
      <item>, OIB null</item>
      <item>, OIB 65071786161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4261C-77E9-4DC1-A024-7505F2659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262</properties:Words>
  <properties:Characters>1467</properties:Characters>
  <properties:Lines>53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2018-04-24T07:52:00Z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2018-04-24T09:15:00Z</dcterms:modified>
  <cp:revision>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zakazivanje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