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c6ed" w14:paraId="d7ac6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3F77" w:rsidP="00DE3F77" w:rsidR="00DE3F77">
      <w:pPr>
        <w:ind w:firstLine="708" w:left="5664"/>
      </w:pPr>
      <w:r>
        <w:t>1 St-61/2015-25</w:t>
      </w:r>
    </w:p>
    <w:p w:rsidRDefault="00DE3F77" w:rsidP="00DE3F77" w:rsidR="00DE3F77">
      <w:pPr>
        <w:jc w:val="center"/>
      </w:pPr>
      <w:r>
        <w:t>R E P U B L I K A    H R V A T S K A</w:t>
      </w:r>
    </w:p>
    <w:p w:rsidRDefault="00DE3F77" w:rsidP="00DE3F77" w:rsidR="00DE3F77">
      <w:pPr>
        <w:pStyle w:val="Bezproreda"/>
        <w:jc w:val="center"/>
      </w:pPr>
      <w:r>
        <w:t>R J E Š E N J E</w:t>
      </w:r>
    </w:p>
    <w:p w:rsidRDefault="00DE3F77" w:rsidP="00DE3F77" w:rsidR="00DE3F77">
      <w:pPr>
        <w:pStyle w:val="Bezproreda"/>
        <w:jc w:val="center"/>
      </w:pPr>
    </w:p>
    <w:p w:rsidRDefault="00DE3F77" w:rsidP="00DE3F77" w:rsidR="00DE3F77">
      <w:pPr>
        <w:pStyle w:val="Bezproreda"/>
      </w:pPr>
      <w:r>
        <w:t>TRGOVAČKI SUD U BJELOVARU, po sucu Branki Pleskalt, u stečajnom postupku nad dužnikom STEČAJNA MASA iza stečajnog dužnika SIMPLICIJA d.o.o. za trgovinu u stečaju, VIROVITICA, Hrvatskih žrtava 13, OIB: 87278538086, dana 8.  kolovoza  2017. godine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  <w:jc w:val="center"/>
      </w:pPr>
      <w:r>
        <w:t>r i j e š i o    j e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 xml:space="preserve">I Utvrđuje se da je Tanasiji Marković iz Daruvara, Vrbovac, Vrbovačka cesta 44, OIB: 15362271646, prestala funkcija stečajnog upravitelja zbog smrti sa danom 21. srpnja 2017. godine. 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>II Za stečajnog upravitelja određuje se Franjo Otročak iz Lukača kbr. 24, OIB: 42279189814.</w:t>
      </w:r>
    </w:p>
    <w:p w:rsidRDefault="00DE3F77" w:rsidP="00DE3F77" w:rsidR="00DE3F77">
      <w:pPr>
        <w:pStyle w:val="Bezproreda"/>
      </w:pPr>
      <w:r>
        <w:t xml:space="preserve"> </w:t>
      </w:r>
    </w:p>
    <w:p w:rsidRDefault="00DE3F77" w:rsidP="00DE3F77" w:rsidR="00DE3F77">
      <w:pPr>
        <w:pStyle w:val="Bezproreda"/>
      </w:pPr>
      <w:r>
        <w:t>III Određuje se sudskom registru Trgovačkog suda u Bjelovaru da izvrši upis stečajnog upravitelja   Franje Otročak iz Lukača kbr. 24, OIB. 42279189814, a isto tako i promjena adrese Stečajne mase stečajnog dužnika, na adresi stečajnog upravitelja Franje Otročak iz Lukača kbr. 24, OIB: 42279189814.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  <w:jc w:val="center"/>
      </w:pPr>
      <w:r>
        <w:t>Obrazloženje</w:t>
      </w:r>
    </w:p>
    <w:p w:rsidRDefault="00DE3F77" w:rsidP="00DE3F77" w:rsidR="00DE3F77">
      <w:pPr>
        <w:pStyle w:val="Bezproreda"/>
        <w:jc w:val="center"/>
      </w:pPr>
    </w:p>
    <w:p w:rsidRDefault="00DE3F77" w:rsidP="00DE3F77" w:rsidR="00DE3F77">
      <w:pPr>
        <w:pStyle w:val="Bezproreda"/>
      </w:pPr>
      <w:r>
        <w:t xml:space="preserve">Kako je stečajni upravitelj Tanasije Marković iz Daruvara, umro dana 21. srpnja 2017. godine pa je stoga sud ovim rješenjem imenovao novog stečajnog upravitelja u osobi Franje Otročak iz Lukača kbr. 24. 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>Zbog navedenog riješeno je kao u izreci ovog rješenja.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>U Bjelovaru,  8. kolovoza  2017.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E3F77" w:rsidP="00DE3F77" w:rsidR="00DE3F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DE3F77" w:rsidP="00DE3F77" w:rsidR="00DE3F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</w:p>
    <w:p w:rsidRDefault="00DE3F77" w:rsidP="00DE3F77" w:rsidR="00DE3F77">
      <w:pPr>
        <w:pStyle w:val="Bezproreda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DE3F77" w:rsidP="00DE3F77" w:rsidR="00DE3F77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F77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St-61/2015-25</izvorni_sadrzaj>
    <derivirana_varijabla naziv="DomainObject.Oznaka_1">St-61/2015-25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St-61/2015-25</izvorni_sadrzaj>
    <derivirana_varijabla naziv="DomainObject.PoslovniBrojDokumenta_1">St-61/2015-25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.,33520 Slatina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2AD31-8736-4648-95EF-BAFF393A4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1266</properties:Characters>
  <properties:Lines>48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2017-08-08T11:45:00Z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St-61/2015-25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