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645b" w14:paraId="f7a645b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1B1089">
        <w:rPr>
          <w:rFonts w:hAnsi="Times New Roman" w:ascii="Times New Roman"/>
          <w:noProof w:val="false"/>
          <w:szCs w:val="24"/>
        </w:rPr>
        <w:t>4839</w:t>
      </w:r>
      <w:r w:rsidR="001E469C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imovinom </w:t>
      </w:r>
      <w:r w:rsidR="001E469C">
        <w:rPr>
          <w:rFonts w:hAnsi="Times New Roman" w:ascii="Times New Roman"/>
        </w:rPr>
        <w:t xml:space="preserve">stečajnog dužnika </w:t>
      </w:r>
      <w:r w:rsidR="001B1089" w:rsidRPr="00834BA2">
        <w:rPr>
          <w:rFonts w:hAnsi="Times New Roman" w:ascii="Times New Roman"/>
        </w:rPr>
        <w:t>BEL - DREN d.o.o.</w:t>
      </w:r>
      <w:r w:rsidR="001B1089">
        <w:rPr>
          <w:rFonts w:hAnsi="Times New Roman" w:ascii="Times New Roman"/>
        </w:rPr>
        <w:t xml:space="preserve"> u stečaju</w:t>
      </w:r>
      <w:r w:rsidR="001B1089" w:rsidRPr="00834BA2">
        <w:rPr>
          <w:rFonts w:hAnsi="Times New Roman" w:ascii="Times New Roman"/>
        </w:rPr>
        <w:t>, Zagreb, Donji Pustodol 19, OIB 74344638057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1B1089">
        <w:rPr>
          <w:rFonts w:hAnsi="Times New Roman" w:ascii="Times New Roman"/>
          <w:szCs w:val="24"/>
        </w:rPr>
        <w:t>23. ožujka 2018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>
      <w:pPr>
        <w:pStyle w:val="Tijeloteksta"/>
        <w:rPr>
          <w:rFonts w:hAnsi="Times New Roman" w:ascii="Times New Roman"/>
          <w:b/>
          <w:szCs w:val="24"/>
        </w:rPr>
      </w:pP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1E469C" w:rsidR="001E469C" w:rsidRPr="00793238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nekretnine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="001B1089" w:rsidRPr="00834BA2">
        <w:rPr>
          <w:rFonts w:hAnsi="Times New Roman" w:ascii="Times New Roman"/>
        </w:rPr>
        <w:t>BEL - DREN d.o.o.</w:t>
      </w:r>
      <w:r w:rsidR="001B1089">
        <w:rPr>
          <w:rFonts w:hAnsi="Times New Roman" w:ascii="Times New Roman"/>
        </w:rPr>
        <w:t xml:space="preserve"> u stečaju</w:t>
      </w:r>
      <w:r w:rsidR="001B1089" w:rsidRPr="00834BA2">
        <w:rPr>
          <w:rFonts w:hAnsi="Times New Roman" w:ascii="Times New Roman"/>
        </w:rPr>
        <w:t>, Zagreb, Donji Pustodol 19, OIB 74344638057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Pr="00EC6039">
        <w:rPr>
          <w:rFonts w:hAnsi="Times New Roman" w:ascii="Times New Roman"/>
          <w:szCs w:val="24"/>
        </w:rPr>
        <w:t>i to:</w:t>
      </w:r>
    </w:p>
    <w:p w:rsidRDefault="001B1089" w:rsidP="001E469C" w:rsidR="001E469C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kat. čestica 3767/2 upisana </w:t>
      </w:r>
      <w:r>
        <w:rPr>
          <w:rFonts w:hAnsi="Times New Roman" w:ascii="Times New Roman"/>
        </w:rPr>
        <w:t>u zk.ul.br. 6119, k.o. Podravska Slatina kod Općinskog suda u Virovitici, Zemljišnoknjižni odjel Slatina</w:t>
      </w:r>
      <w:r w:rsidR="001E469C">
        <w:rPr>
          <w:rFonts w:hAnsi="Times New Roman" w:ascii="Times New Roman"/>
          <w:szCs w:val="24"/>
        </w:rPr>
        <w:t xml:space="preserve">. </w:t>
      </w:r>
    </w:p>
    <w:p w:rsidRDefault="00A61A10" w:rsidP="00A61A10" w:rsidR="00A61A10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1B1089">
        <w:rPr>
          <w:rFonts w:hAnsi="Times New Roman" w:ascii="Times New Roman"/>
          <w:szCs w:val="24"/>
        </w:rPr>
        <w:t>18. travnja</w:t>
      </w:r>
      <w:r w:rsidR="00A61A10">
        <w:rPr>
          <w:rFonts w:hAnsi="Times New Roman" w:ascii="Times New Roman"/>
          <w:szCs w:val="24"/>
        </w:rPr>
        <w:t xml:space="preserve"> 201</w:t>
      </w:r>
      <w:r w:rsidR="00540A13">
        <w:rPr>
          <w:rFonts w:hAnsi="Times New Roman" w:ascii="Times New Roman"/>
          <w:szCs w:val="24"/>
        </w:rPr>
        <w:t>8</w:t>
      </w:r>
      <w:r w:rsidR="00A61A10">
        <w:rPr>
          <w:rFonts w:hAnsi="Times New Roman" w:ascii="Times New Roman"/>
          <w:szCs w:val="24"/>
        </w:rPr>
        <w:t xml:space="preserve">. u </w:t>
      </w:r>
      <w:r w:rsidR="001B1089">
        <w:rPr>
          <w:rFonts w:hAnsi="Times New Roman" w:ascii="Times New Roman"/>
          <w:szCs w:val="24"/>
        </w:rPr>
        <w:t>10,00</w:t>
      </w:r>
      <w:r w:rsidR="00A61A10">
        <w:rPr>
          <w:rFonts w:hAnsi="Times New Roman" w:ascii="Times New Roman"/>
          <w:szCs w:val="24"/>
        </w:rPr>
        <w:t xml:space="preserve"> sati, u zgradi Trgovačkog suda u Zagrebu, Stalna služba,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A61A10" w:rsidR="001B1089" w:rsidRPr="001B1089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razlučni vjerovnik </w:t>
      </w:r>
      <w:r w:rsidR="001B1089" w:rsidRPr="006A6E7E">
        <w:rPr>
          <w:rFonts w:hAnsi="Times New Roman" w:ascii="Times New Roman"/>
        </w:rPr>
        <w:t>DDM INVEST III AG, Baar, Schochenmühlestrasse 4, Švicarska</w:t>
      </w:r>
      <w:r w:rsidR="001B1089">
        <w:rPr>
          <w:rFonts w:hAnsi="Times New Roman" w:ascii="Times New Roman"/>
        </w:rPr>
        <w:t>, po punomoćniku Marku Krpanu, odvjetniku u Zagrebu</w:t>
      </w:r>
    </w:p>
    <w:p w:rsidRDefault="001B1089" w:rsidP="00A61A10" w:rsidR="00853078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razlučni vjerovnik Republika Hrvatska, Ministarstvo financija, Porezna uprava, Područni ured Zagreb, po ŽDO u Zagrebu</w:t>
      </w:r>
      <w:r w:rsidR="00A61A10">
        <w:rPr>
          <w:rFonts w:hAnsi="Times New Roman" w:ascii="Times New Roman"/>
          <w:szCs w:val="24"/>
        </w:rPr>
        <w:t>.</w:t>
      </w:r>
    </w:p>
    <w:p w:rsidRDefault="004A141B" w:rsidP="00A61A10" w:rsid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A61A10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1B1089">
        <w:rPr>
          <w:rFonts w:hAnsi="Times New Roman" w:ascii="Times New Roman"/>
          <w:szCs w:val="24"/>
        </w:rPr>
        <w:t>23. ožujka 2018.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>Renata Klokočki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469C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B1089"/>
    <w:rsid w:val="001E469C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95077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50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0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07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0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0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50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0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07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0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0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4839</izvorni_sadrzaj>
    <derivirana_varijabla naziv="DomainObject.Predmet.Broj_1">4839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St-4839/2016</izvorni_sadrzaj>
    <derivirana_varijabla naziv="DomainObject.Predmet.OznakaBroj_1">St-4839/2016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 - DREN d.o.o. zastupanog po punomoćniku Juraj Bočkaj; Mario Bočkaj</izvorni_sadrzaj>
    <derivirana_varijabla naziv="DomainObject.Predmet.ProtustrankaFormated_1">  BEL - DREN d.o.o. zastupanog po punomoćniku Juraj Bočkaj; Mario Bočkaj</derivirana_varijabla>
  </DomainObject.Predmet.ProtustrankaFormated>
  <DomainObject.Predmet.ProtustrankaFormatedOIB>
    <izvorni_sadrzaj>  BEL - DREN d.o.o., OIB 74344638057 zastupanog po punomoćniku Juraj Bočkaj; Mario Bočkaj</izvorni_sadrzaj>
    <derivirana_varijabla naziv="DomainObject.Predmet.ProtustrankaFormatedOIB_1">  BEL - DREN d.o.o., OIB 74344638057 zastupanog po punomoćniku Juraj Bočkaj; Mario Bočkaj</derivirana_varijabla>
  </DomainObject.Predmet.ProtustrankaFormatedOIB>
  <DomainObject.Predmet.ProtustrankaFormatedWithAdress>
    <izvorni_sadrzaj> BEL - DREN d.o.o., Donji Pustodol 19, 10000 Zagreb zastupanog po punomoćniku Juraj Bočkaj; Mario Bočkaj</izvorni_sadrzaj>
    <derivirana_varijabla naziv="DomainObject.Predmet.ProtustrankaFormatedWithAdress_1"> BEL - DREN d.o.o., Donji Pustodol 19, 10000 Zagreb zastupanog po punomoćniku Juraj Bočkaj; Mario Bočkaj</derivirana_varijabla>
  </DomainObject.Predmet.ProtustrankaFormatedWithAdress>
  <DomainObject.Predmet.ProtustrankaFormatedWithAdressOIB>
    <izvorni_sadrzaj> BEL - DREN d.o.o., OIB 74344638057, Donji Pustodol 19, 10000 Zagreb zastupanog po punomoćniku Juraj Bočkaj; Mario Bočkaj</izvorni_sadrzaj>
    <derivirana_varijabla naziv="DomainObject.Predmet.ProtustrankaFormatedWithAdressOIB_1"> BEL - DREN d.o.o., OIB 74344638057, Donji Pustodol 19, 10000 Zagreb zastupanog po punomoćniku Juraj Bočkaj; Mario Bočkaj</derivirana_varijabla>
  </DomainObject.Predmet.ProtustrankaFormatedWithAdressOIB>
  <DomainObject.Predmet.ProtustrankaWithAdress>
    <izvorni_sadrzaj>BEL - DREN d.o.o. Donji Pustodol 19, 10000 Zagreb</izvorni_sadrzaj>
    <derivirana_varijabla naziv="DomainObject.Predmet.ProtustrankaWithAdress_1">BEL - DREN d.o.o. Donji Pustodol 19, 10000 Zagreb</derivirana_varijabla>
  </DomainObject.Predmet.ProtustrankaWithAdress>
  <DomainObject.Predmet.ProtustrankaWithAdressOIB>
    <izvorni_sadrzaj>BEL - DREN d.o.o., OIB 74344638057, Donji Pustodol 19, 10000 Zagreb</izvorni_sadrzaj>
    <derivirana_varijabla naziv="DomainObject.Predmet.ProtustrankaWithAdressOIB_1">BEL - DREN d.o.o., OIB 74344638057, Donji Pustodol 19, 10000 Zagreb</derivirana_varijabla>
  </DomainObject.Predmet.ProtustrankaWithAdressOIB>
  <DomainObject.Predmet.ProtustrankaNazivFormated>
    <izvorni_sadrzaj>BEL - DREN d.o.o.</izvorni_sadrzaj>
    <derivirana_varijabla naziv="DomainObject.Predmet.ProtustrankaNazivFormated_1">BEL - DREN d.o.o.</derivirana_varijabla>
  </DomainObject.Predmet.ProtustrankaNazivFormated>
  <DomainObject.Predmet.ProtustrankaNazivFormatedOIB>
    <izvorni_sadrzaj>BEL - DREN d.o.o., OIB 74344638057</izvorni_sadrzaj>
    <derivirana_varijabla naziv="DomainObject.Predmet.ProtustrankaNazivFormatedOIB_1">BEL - DREN d.o.o., OIB 74344638057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 - DREN d.o.o. zastupanog po punomoćniku Juraj Bočkaj; Mario Bočkaj</item>
    </izvorni_sadrzaj>
    <derivirana_varijabla naziv="DomainObject.Predmet.ProtuStrankaListFormated_1">
      <item>BEL - DREN d.o.o. zastupanog po punomoćniku Juraj Bočkaj; Mario Bočkaj</item>
    </derivirana_varijabla>
  </DomainObject.Predmet.ProtuStrankaListFormated>
  <DomainObject.Predmet.ProtuStrankaListFormatedOIB>
    <izvorni_sadrzaj>
      <item>BEL - DREN d.o.o., OIB 74344638057 zastupanog po punomoćniku Juraj Bočkaj; Mario Bočkaj</item>
    </izvorni_sadrzaj>
    <derivirana_varijabla naziv="DomainObject.Predmet.ProtuStrankaListFormatedOIB_1">
      <item>BEL - DREN d.o.o., OIB 74344638057 zastupanog po punomoćniku Juraj Bočkaj; Mario Bočkaj</item>
    </derivirana_varijabla>
  </DomainObject.Predmet.ProtuStrankaListFormatedOIB>
  <DomainObject.Predmet.ProtuStrankaListFormatedWithAdress>
    <izvorni_sadrzaj>
      <item>BEL - DREN d.o.o., Donji Pustodol 19, 10000 Zagreb zastupanog po punomoćniku Juraj Bočkaj; Mario Bočkaj</item>
    </izvorni_sadrzaj>
    <derivirana_varijabla naziv="DomainObject.Predmet.ProtuStrankaListFormatedWithAdress_1">
      <item>BEL - DREN d.o.o., Donji Pustodol 19, 10000 Zagreb zastupanog po punomoćniku Juraj Bočkaj; Mario Bočkaj</item>
    </derivirana_varijabla>
  </DomainObject.Predmet.ProtuStrankaListFormatedWithAdress>
  <DomainObject.Predmet.ProtuStrankaListFormatedWithAdressOIB>
    <izvorni_sadrzaj>
      <item>BEL - DREN d.o.o., OIB 74344638057, Donji Pustodol 19, 10000 Zagreb zastupanog po punomoćniku Juraj Bočkaj; Mario Bočkaj</item>
    </izvorni_sadrzaj>
    <derivirana_varijabla naziv="DomainObject.Predmet.ProtuStrankaListFormatedWithAdressOIB_1">
      <item>BEL - DREN d.o.o., OIB 74344638057, Donji Pustodol 19, 10000 Zagreb zastupanog po punomoćniku Juraj Bočkaj; Mario Bočkaj</item>
    </derivirana_varijabla>
  </DomainObject.Predmet.ProtuStrankaListFormatedWithAdressOIB>
  <DomainObject.Predmet.ProtuStrankaListNazivFormated>
    <izvorni_sadrzaj>
      <item>BEL - DREN d.o.o.</item>
    </izvorni_sadrzaj>
    <derivirana_varijabla naziv="DomainObject.Predmet.ProtuStrankaListNazivFormated_1">
      <item>BEL - DREN d.o.o.</item>
    </derivirana_varijabla>
  </DomainObject.Predmet.ProtuStrankaListNazivFormated>
  <DomainObject.Predmet.ProtuStrankaListNazivFormatedOIB>
    <izvorni_sadrzaj>
      <item>BEL - DREN d.o.o., OIB 74344638057</item>
    </izvorni_sadrzaj>
    <derivirana_varijabla naziv="DomainObject.Predmet.ProtuStrankaListNazivFormatedOIB_1">
      <item>BEL - DREN d.o.o., OIB 74344638057</item>
    </derivirana_varijabla>
  </DomainObject.Predmet.ProtuStrankaListNazivFormatedOIB>
  <DomainObject.Predmet.OstaliListFormated>
    <izvorni_sadrzaj>
      <item>Juraj Bočkaj punomoćnik sudionika u postupku BEL - DREN d.o.o.</item>
      <item>Mario Bočkaj punomoćnik sudionika u postupku BEL - DREN d.o.o.</item>
    </izvorni_sadrzaj>
    <derivirana_varijabla naziv="DomainObject.Predmet.OstaliListFormated_1">
      <item>Juraj Bočkaj punomoćnik sudionika u postupku BEL - DREN d.o.o.</item>
      <item>Mario Bočkaj punomoćnik sudionika u postupku BEL - DREN d.o.o.</item>
    </derivirana_varijabla>
  </DomainObject.Predmet.OstaliListFormated>
  <DomainObject.Predmet.OstaliListFormatedOIB>
    <izvorni_sadrzaj>
      <item>Juraj Bočkaj, OIB 33588546762 punomoćnik sudionika u postupku BEL - DREN d.o.o.</item>
      <item>Mario Bočkaj, OIB 36872473973 punomoćnik sudionika u postupku BEL - DREN d.o.o.</item>
    </izvorni_sadrzaj>
    <derivirana_varijabla naziv="DomainObject.Predmet.OstaliListFormatedOIB_1">
      <item>Juraj Bočkaj, OIB 33588546762 punomoćnik sudionika u postupku BEL - DREN d.o.o.</item>
      <item>Mario Bočkaj, OIB 36872473973 punomoćnik sudionika u postupku BEL - DREN d.o.o.</item>
    </derivirana_varijabla>
  </DomainObject.Predmet.OstaliListFormatedOIB>
  <DomainObject.Predmet.OstaliListFormatedWithAdress>
    <izvorni_sadrzaj>
      <item>Juraj Bočkaj, Donji Pustodol 19, 10000 Zagreb punomoćnik sudionika u postupku BEL - DREN d.o.o.</item>
      <item>Mario Bočkaj, Gračec 8, 10000 Zagreb punomoćnik sudionika u postupku BEL - DREN d.o.o.</item>
    </izvorni_sadrzaj>
    <derivirana_varijabla naziv="DomainObject.Predmet.OstaliListFormatedWithAdress_1">
      <item>Juraj Bočkaj, Donji Pustodol 19, 10000 Zagreb punomoćnik sudionika u postupku BEL - DREN d.o.o.</item>
      <item>Mario Bočkaj, Gračec 8, 10000 Zagreb punomoćnik sudionika u postupku BEL - DREN d.o.o.</item>
    </derivirana_varijabla>
  </DomainObject.Predmet.OstaliListFormatedWithAdress>
  <DomainObject.Predmet.OstaliListFormatedWithAdressOIB>
    <izvorni_sadrzaj>
      <item>Juraj Bočkaj, OIB 33588546762, Donji Pustodol 19, 10000 Zagreb punomoćnik sudionika u postupku BEL - DREN d.o.o.</item>
      <item>Mario Bočkaj, OIB 36872473973, Gračec 8, 10000 Zagreb punomoćnik sudionika u postupku BEL - DREN d.o.o.</item>
    </izvorni_sadrzaj>
    <derivirana_varijabla naziv="DomainObject.Predmet.OstaliListFormatedWithAdressOIB_1">
      <item>Juraj Bočkaj, OIB 33588546762, Donji Pustodol 19, 10000 Zagreb punomoćnik sudionika u postupku BEL - DREN d.o.o.</item>
      <item>Mario Bočkaj, OIB 36872473973, Gračec 8, 10000 Zagreb punomoćnik sudionika u postupku BEL - DREN d.o.o.</item>
    </derivirana_varijabla>
  </DomainObject.Predmet.OstaliListFormatedWithAdressOIB>
  <DomainObject.Predmet.OstaliListNazivFormated>
    <izvorni_sadrzaj>
      <item>Juraj Bočkaj</item>
      <item>Mario Bočkaj</item>
    </izvorni_sadrzaj>
    <derivirana_varijabla naziv="DomainObject.Predmet.OstaliListNazivFormated_1">
      <item>Juraj Bočkaj</item>
      <item>Mario Bočkaj</item>
    </derivirana_varijabla>
  </DomainObject.Predmet.OstaliListNazivFormated>
  <DomainObject.Predmet.OstaliListNazivFormatedOIB>
    <izvorni_sadrzaj>
      <item>Juraj Bočkaj, OIB 33588546762</item>
      <item>Mario Bočkaj, OIB 36872473973</item>
    </izvorni_sadrzaj>
    <derivirana_varijabla naziv="DomainObject.Predmet.OstaliListNazivFormatedOIB_1">
      <item>Juraj Bočkaj, OIB 33588546762</item>
      <item>Mario Bočkaj, OIB 36872473973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 - DREN d.o.o.</izvorni_sadrzaj>
    <derivirana_varijabla naziv="DomainObject.Predmet.ProtustrankaIDrugi_1">BEL - DREN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 - DREN d.o.o., OIB 74344638057, Donji Pustodol 19, 10000 Zagreb</izvorni_sadrzaj>
    <derivirana_varijabla naziv="DomainObject.Predmet.ProtustrankaIDrugiAdressOIB_1">BEL - DREN d.o.o., OIB 74344638057, Donji Pustodol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 - DREN d.o.o.</item>
      <item>Juraj Bočkaj</item>
      <item>Mario Bočkaj</item>
    </izvorni_sadrzaj>
    <derivirana_varijabla naziv="DomainObject.Predmet.SudioniciListNaziv_1">
      <item>FINA Regionalni centar Zagreb</item>
      <item>BEL - DREN d.o.o.</item>
      <item>Juraj Bočkaj</item>
      <item>Mario Bočkaj</item>
    </derivirana_varijabla>
  </DomainObject.Predmet.SudioniciListNaziv>
  <DomainObject.Predmet.SudioniciListAdressOIB>
    <izvorni_sadrzaj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</izvorni_sadrzaj>
    <derivirana_varijabla naziv="DomainObject.Predmet.SudioniciListAdressOIB_1"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74344638057</item>
      <item>, OIB 33588546762</item>
      <item>, OIB 36872473973</item>
    </izvorni_sadrzaj>
    <derivirana_varijabla naziv="DomainObject.Predmet.SudioniciListNazivOIB_1">
      <item>, OIB 85821130368</item>
      <item>, OIB 74344638057</item>
      <item>, OIB 33588546762</item>
      <item>, OIB 36872473973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212</properties:Words>
  <properties:Characters>1151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2018-03-23T12:11:00Z</dcterms:created>
  <dc:creator>x</dc:creator>
  <cp:lastModifiedBy>Renata Klokočki</cp:lastModifiedBy>
  <cp:lastPrinted>2018-03-23T12:11:00Z</cp:lastPrinted>
  <dcterms:modified xmlns:xsi="http://www.w3.org/2001/XMLSchema-instance" xsi:type="dcterms:W3CDTF">2018-03-23T12:12:00Z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nekretnine-BEL-DREN-novo-2018.docx)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