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b4fd" w14:paraId="f82b4f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FE6DF8">
        <w:rPr>
          <w:rFonts w:cs="Times New Roman" w:hAnsi="Times New Roman" w:ascii="Times New Roman"/>
          <w:b w:val="false"/>
          <w:sz w:val="24"/>
          <w:szCs w:val="24"/>
        </w:rPr>
        <w:t>3386/17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FE6DF8">
        <w:t>A JEDAN INTERVENCIJA d.o.o., Zagreb, Folnegovićeva 10, OIB: 86391735631</w:t>
      </w:r>
      <w:r w:rsidR="000C2CB1">
        <w:t>,</w:t>
      </w:r>
      <w:r w:rsidR="00EF6E65">
        <w:t xml:space="preserve"> </w:t>
      </w:r>
      <w:r w:rsidR="000C2CB1">
        <w:t>2</w:t>
      </w:r>
      <w:r w:rsidR="00FE6DF8">
        <w:t>7</w:t>
      </w:r>
      <w:r w:rsidR="000C2CB1">
        <w:t>. travnja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FE6DF8">
        <w:t>A JEDAN INTERVENCIJA d.o.o., Zagreb, Folnegovićeva 10, OIB: 86391735631</w:t>
      </w:r>
      <w:r w:rsidR="00C751DB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C751DB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FE6DF8">
        <w:t>A JEDAN INTERVENCIJA d.o.o., Zagreb, Folnegovićeva 10, OIB: 86391735631</w:t>
      </w:r>
      <w:r w:rsidR="00C751DB" w:rsidRPr="00C751DB">
        <w:t>,</w:t>
      </w:r>
      <w:r w:rsidR="006C4C3C">
        <w:t xml:space="preserve"> </w:t>
      </w:r>
      <w:r w:rsidR="00FE6DF8">
        <w:t>Željku Lugariću, Zagreb, Kačićeva 16, OIB: 43193919450</w:t>
      </w:r>
      <w:r w:rsidR="000C2CB1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0C2CB1">
        <w:rPr>
          <w:b/>
        </w:rPr>
        <w:t>24. svibnja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531A48">
        <w:rPr>
          <w:b/>
        </w:rPr>
        <w:t>10,</w:t>
      </w:r>
      <w:r w:rsidR="00FE6DF8">
        <w:rPr>
          <w:b/>
        </w:rPr>
        <w:t>45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FE6DF8">
        <w:t>28. prosinca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FE6DF8">
        <w:t>A JEDAN INTERVENCIJA d.o.o., Zagreb, Folnegovićeva 10, OIB: 86391735631</w:t>
      </w:r>
      <w:r w:rsidR="00C751DB" w:rsidRPr="00C751DB">
        <w:t>,</w:t>
      </w:r>
      <w:r w:rsidR="00775E54">
        <w:t xml:space="preserve"> </w:t>
      </w:r>
      <w:r w:rsidR="004702FA">
        <w:t>temeljem čl</w:t>
      </w:r>
      <w:r w:rsidR="00F32EC9">
        <w:t>.110.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C2CB1">
        <w:t>2</w:t>
      </w:r>
      <w:r w:rsidR="00FE6DF8">
        <w:t>7</w:t>
      </w:r>
      <w:r w:rsidR="000C2CB1">
        <w:t>. travnja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58B9" w:rsidR="00C758B9">
      <w:r>
        <w:separator/>
      </w:r>
    </w:p>
  </w:endnote>
  <w:endnote w:id="0" w:type="continuationSeparator">
    <w:p w:rsidRDefault="00C758B9" w:rsidR="00C75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58B9" w:rsidR="00C758B9">
      <w:r>
        <w:separator/>
      </w:r>
    </w:p>
  </w:footnote>
  <w:footnote w:id="0" w:type="continuationSeparator">
    <w:p w:rsidRDefault="00C758B9" w:rsidR="00C75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0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FE6DF8">
      <w:rPr>
        <w:rFonts w:hAnsi="Verdana" w:ascii="Verdana"/>
        <w:b w:val="false"/>
        <w:sz w:val="24"/>
        <w:szCs w:val="24"/>
      </w:rPr>
      <w:t>3386/17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375AB"/>
    <w:rsid w:val="00045E66"/>
    <w:rsid w:val="00050EF7"/>
    <w:rsid w:val="000758E2"/>
    <w:rsid w:val="000810E9"/>
    <w:rsid w:val="000C2CB1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84019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31A48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4F06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751DB"/>
    <w:rsid w:val="00C758B9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854EF"/>
    <w:rsid w:val="00E95616"/>
    <w:rsid w:val="00EA6F5E"/>
    <w:rsid w:val="00EF1928"/>
    <w:rsid w:val="00EF6E65"/>
    <w:rsid w:val="00F10CB7"/>
    <w:rsid w:val="00F3019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4CB5"/>
    <w:rsid w:val="00FB5EA1"/>
    <w:rsid w:val="00FC0B58"/>
    <w:rsid w:val="00FD147F"/>
    <w:rsid w:val="00FD6FFA"/>
    <w:rsid w:val="00FE36F2"/>
    <w:rsid w:val="00FE6DF8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0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0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0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0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0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0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0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0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3386</izvorni_sadrzaj>
    <derivirana_varijabla naziv="DomainObject.Predmet.Broj_1">3386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St-3386/2017</izvorni_sadrzaj>
    <derivirana_varijabla naziv="DomainObject.Predmet.OznakaBroj_1">St-3386/2017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 JEDAN INTERVENCIJA d.o.o. zastupanog po punomoćniku Željko Lugarić</izvorni_sadrzaj>
    <derivirana_varijabla naziv="DomainObject.Predmet.ProtustrankaFormated_1">  A JEDAN INTERVENCIJA d.o.o. zastupanog po punomoćniku Željko Lugarić</derivirana_varijabla>
  </DomainObject.Predmet.ProtustrankaFormated>
  <DomainObject.Predmet.ProtustrankaFormatedOIB>
    <izvorni_sadrzaj>  A JEDAN INTERVENCIJA d.o.o., OIB 86391735631 zastupanog po punomoćniku Željko Lugarić</izvorni_sadrzaj>
    <derivirana_varijabla naziv="DomainObject.Predmet.ProtustrankaFormatedOIB_1">  A JEDAN INTERVENCIJA d.o.o., OIB 86391735631 zastupanog po punomoćniku Željko Lugarić</derivirana_varijabla>
  </DomainObject.Predmet.ProtustrankaFormatedOIB>
  <DomainObject.Predmet.ProtustrankaFormatedWithAdress>
    <izvorni_sadrzaj> A JEDAN INTERVENCIJA d.o.o., Folnegovićeva 10, 10000 Zagreb zastupanog po punomoćniku Željko Lugarić</izvorni_sadrzaj>
    <derivirana_varijabla naziv="DomainObject.Predmet.ProtustrankaFormatedWithAdress_1"> A JEDAN INTERVENCIJA d.o.o., Folnegovićeva 10, 10000 Zagreb zastupanog po punomoćniku Željko Lugarić</derivirana_varijabla>
  </DomainObject.Predmet.ProtustrankaFormatedWithAdress>
  <DomainObject.Predmet.ProtustrankaFormatedWithAdressOIB>
    <izvorni_sadrzaj> A JEDAN INTERVENCIJA d.o.o., OIB 86391735631, Folnegovićeva 10, 10000 Zagreb zastupanog po punomoćniku Željko Lugarić</izvorni_sadrzaj>
    <derivirana_varijabla naziv="DomainObject.Predmet.ProtustrankaFormatedWithAdressOIB_1"> A JEDAN INTERVENCIJA d.o.o., OIB 86391735631, Folnegovićeva 10, 10000 Zagreb zastupanog po punomoćniku Željko Lugarić</derivirana_varijabla>
  </DomainObject.Predmet.ProtustrankaFormatedWithAdressOIB>
  <DomainObject.Predmet.ProtustrankaWithAdress>
    <izvorni_sadrzaj>A JEDAN INTERVENCIJA d.o.o. Folnegovićeva 10, 10000 Zagreb</izvorni_sadrzaj>
    <derivirana_varijabla naziv="DomainObject.Predmet.ProtustrankaWithAdress_1">A JEDAN INTERVENCIJA d.o.o. Folnegovićeva 10, 10000 Zagreb</derivirana_varijabla>
  </DomainObject.Predmet.ProtustrankaWithAdress>
  <DomainObject.Predmet.ProtustrankaWithAdressOIB>
    <izvorni_sadrzaj>A JEDAN INTERVENCIJA d.o.o., OIB 86391735631, Folnegovićeva 10, 10000 Zagreb</izvorni_sadrzaj>
    <derivirana_varijabla naziv="DomainObject.Predmet.ProtustrankaWithAdressOIB_1">A JEDAN INTERVENCIJA d.o.o., OIB 86391735631, Folnegovićeva 10, 10000 Zagreb</derivirana_varijabla>
  </DomainObject.Predmet.ProtustrankaWithAdressOIB>
  <DomainObject.Predmet.ProtustrankaNazivFormated>
    <izvorni_sadrzaj>A JEDAN INTERVENCIJA d.o.o.</izvorni_sadrzaj>
    <derivirana_varijabla naziv="DomainObject.Predmet.ProtustrankaNazivFormated_1">A JEDAN INTERVENCIJA d.o.o.</derivirana_varijabla>
  </DomainObject.Predmet.ProtustrankaNazivFormated>
  <DomainObject.Predmet.ProtustrankaNazivFormatedOIB>
    <izvorni_sadrzaj>A JEDAN INTERVENCIJA d.o.o., OIB 86391735631</izvorni_sadrzaj>
    <derivirana_varijabla naziv="DomainObject.Predmet.ProtustrankaNazivFormatedOIB_1">A JEDAN INTERVENCIJA d.o.o., OIB 86391735631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 JEDAN INTERVENCIJA d.o.o. zastupanog po punomoćniku Željko Lugarić</item>
    </izvorni_sadrzaj>
    <derivirana_varijabla naziv="DomainObject.Predmet.ProtuStrankaListFormated_1">
      <item>A JEDAN INTERVENCIJA d.o.o. zastupanog po punomoćniku Željko Lugarić</item>
    </derivirana_varijabla>
  </DomainObject.Predmet.ProtuStrankaListFormated>
  <DomainObject.Predmet.ProtuStrankaListFormatedOIB>
    <izvorni_sadrzaj>
      <item>A JEDAN INTERVENCIJA d.o.o., OIB 86391735631 zastupanog po punomoćniku Željko Lugarić</item>
    </izvorni_sadrzaj>
    <derivirana_varijabla naziv="DomainObject.Predmet.ProtuStrankaListFormatedOIB_1">
      <item>A JEDAN INTERVENCIJA d.o.o., OIB 86391735631 zastupanog po punomoćniku Željko Lugarić</item>
    </derivirana_varijabla>
  </DomainObject.Predmet.ProtuStrankaListFormatedOIB>
  <DomainObject.Predmet.ProtuStrankaListFormatedWithAdress>
    <izvorni_sadrzaj>
      <item>A JEDAN INTERVENCIJA d.o.o., Folnegovićeva 10, 10000 Zagreb zastupanog po punomoćniku Željko Lugarić</item>
    </izvorni_sadrzaj>
    <derivirana_varijabla naziv="DomainObject.Predmet.ProtuStrankaListFormatedWithAdress_1">
      <item>A JEDAN INTERVENCIJA d.o.o., Folnegovićeva 10, 10000 Zagreb zastupanog po punomoćniku Željko Lugarić</item>
    </derivirana_varijabla>
  </DomainObject.Predmet.ProtuStrankaListFormatedWithAdress>
  <DomainObject.Predmet.ProtuStrankaListFormatedWithAdressOIB>
    <izvorni_sadrzaj>
      <item>A JEDAN INTERVENCIJA d.o.o., OIB 86391735631, Folnegovićeva 10, 10000 Zagreb zastupanog po punomoćniku Željko Lugarić</item>
    </izvorni_sadrzaj>
    <derivirana_varijabla naziv="DomainObject.Predmet.ProtuStrankaListFormatedWithAdressOIB_1">
      <item>A JEDAN INTERVENCIJA d.o.o., OIB 86391735631, Folnegovićeva 10, 10000 Zagreb zastupanog po punomoćniku Željko Lugarić</item>
    </derivirana_varijabla>
  </DomainObject.Predmet.ProtuStrankaListFormatedWithAdressOIB>
  <DomainObject.Predmet.ProtuStrankaListNazivFormated>
    <izvorni_sadrzaj>
      <item>A JEDAN INTERVENCIJA d.o.o.</item>
    </izvorni_sadrzaj>
    <derivirana_varijabla naziv="DomainObject.Predmet.ProtuStrankaListNazivFormated_1">
      <item>A JEDAN INTERVENCIJA d.o.o.</item>
    </derivirana_varijabla>
  </DomainObject.Predmet.ProtuStrankaListNazivFormated>
  <DomainObject.Predmet.ProtuStrankaListNazivFormatedOIB>
    <izvorni_sadrzaj>
      <item>A JEDAN INTERVENCIJA d.o.o., OIB 86391735631</item>
    </izvorni_sadrzaj>
    <derivirana_varijabla naziv="DomainObject.Predmet.ProtuStrankaListNazivFormatedOIB_1">
      <item>A JEDAN INTERVENCIJA d.o.o., OIB 86391735631</item>
    </derivirana_varijabla>
  </DomainObject.Predmet.ProtuStrankaListNazivFormatedOIB>
  <DomainObject.Predmet.OstaliListFormated>
    <izvorni_sadrzaj>
      <item>Željko Lugarić punomoćnik sudionika u postupku A JEDAN INTERVENCIJA d.o.o.</item>
    </izvorni_sadrzaj>
    <derivirana_varijabla naziv="DomainObject.Predmet.OstaliListFormated_1">
      <item>Željko Lugarić punomoćnik sudionika u postupku A JEDAN INTERVENCIJA d.o.o.</item>
    </derivirana_varijabla>
  </DomainObject.Predmet.OstaliListFormated>
  <DomainObject.Predmet.OstaliListFormatedOIB>
    <izvorni_sadrzaj>
      <item>Željko Lugarić, OIB 43193919450 punomoćnik sudionika u postupku A JEDAN INTERVENCIJA d.o.o.</item>
    </izvorni_sadrzaj>
    <derivirana_varijabla naziv="DomainObject.Predmet.OstaliListFormatedOIB_1">
      <item>Željko Lugarić, OIB 43193919450 punomoćnik sudionika u postupku A JEDAN INTERVENCIJA d.o.o.</item>
    </derivirana_varijabla>
  </DomainObject.Predmet.OstaliListFormatedOIB>
  <DomainObject.Predmet.OstaliListFormatedWithAdress>
    <izvorni_sadrzaj>
      <item>Željko Lugarić, Kačićeva 16, 10000 Zagreb punomoćnik sudionika u postupku A JEDAN INTERVENCIJA d.o.o.</item>
    </izvorni_sadrzaj>
    <derivirana_varijabla naziv="DomainObject.Predmet.OstaliListFormatedWithAdress_1">
      <item>Željko Lugarić, Kačićeva 16, 10000 Zagreb punomoćnik sudionika u postupku A JEDAN INTERVENCIJA d.o.o.</item>
    </derivirana_varijabla>
  </DomainObject.Predmet.OstaliListFormatedWithAdress>
  <DomainObject.Predmet.OstaliListFormatedWithAdressOIB>
    <izvorni_sadrzaj>
      <item>Željko Lugarić, OIB 43193919450, Kačićeva 16, 10000 Zagreb punomoćnik sudionika u postupku A JEDAN INTERVENCIJA d.o.o.</item>
    </izvorni_sadrzaj>
    <derivirana_varijabla naziv="DomainObject.Predmet.OstaliListFormatedWithAdressOIB_1">
      <item>Željko Lugarić, OIB 43193919450, Kačićeva 16, 10000 Zagreb punomoćnik sudionika u postupku A JEDAN INTERVENCIJA d.o.o.</item>
    </derivirana_varijabla>
  </DomainObject.Predmet.OstaliListFormatedWithAdressOIB>
  <DomainObject.Predmet.OstaliListNazivFormated>
    <izvorni_sadrzaj>
      <item>Željko Lugarić</item>
    </izvorni_sadrzaj>
    <derivirana_varijabla naziv="DomainObject.Predmet.OstaliListNazivFormated_1">
      <item>Željko Lugarić</item>
    </derivirana_varijabla>
  </DomainObject.Predmet.OstaliListNazivFormated>
  <DomainObject.Predmet.OstaliListNazivFormatedOIB>
    <izvorni_sadrzaj>
      <item>Željko Lugarić, OIB 43193919450</item>
    </izvorni_sadrzaj>
    <derivirana_varijabla naziv="DomainObject.Predmet.OstaliListNazivFormatedOIB_1">
      <item>Željko Lugarić, OIB 43193919450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 JEDAN INTERVENCIJA d.o.o.</izvorni_sadrzaj>
    <derivirana_varijabla naziv="DomainObject.Predmet.ProtustrankaIDrugi_1">A JEDAN INTERVENCIJA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 JEDAN INTERVENCIJA d.o.o., OIB 86391735631, Folnegovićeva 10, 10000 Zagreb</izvorni_sadrzaj>
    <derivirana_varijabla naziv="DomainObject.Predmet.ProtustrankaIDrugiAdressOIB_1">A JEDAN INTERVENCIJA d.o.o., OIB 86391735631, Folnegovićeva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 JEDAN INTERVENCIJA d.o.o.</item>
      <item>Željko Lugarić</item>
    </izvorni_sadrzaj>
    <derivirana_varijabla naziv="DomainObject.Predmet.SudioniciListNaziv_1">
      <item>FINA Regionalni centar Zagreb</item>
      <item>A JEDAN INTERVENCIJA d.o.o.</item>
      <item>Željko Lugarić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izvorni_sadrzaj>
    <derivirana_varijabla naziv="DomainObject.Predmet.SudioniciListAdressOIB_1">
      <item>FINA Regionalni centar Zagreb, OIB 85821130368, Trg svibanjskih žrtava 1995. br. 1,10000 Zagreb</item>
      <item>A JEDAN INTERVENCIJA d.o.o., OIB 86391735631, Folnegovićeva 10,10000 Zagreb</item>
      <item>Željko Lugarić, OIB 43193919450,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86391735631</item>
      <item>, OIB 43193919450</item>
    </izvorni_sadrzaj>
    <derivirana_varijabla naziv="DomainObject.Predmet.SudioniciListNazivOIB_1">
      <item>, OIB 85821130368</item>
      <item>, OIB 86391735631</item>
      <item>, OIB 43193919450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0E4A9-E198-4859-8177-8DE7EF80C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892</properties:Words>
  <properties:Characters>4661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2018-04-27T12:30:00Z</dcterms:created>
  <dc:creator>Korisnik</dc:creator>
  <cp:lastModifiedBy>Draženka Prpić</cp:lastModifiedBy>
  <cp:lastPrinted>2018-04-27T12:31:00Z</cp:lastPrinted>
  <dcterms:modified xmlns:xsi="http://www.w3.org/2001/XMLSchema-instance" xsi:type="dcterms:W3CDTF">2018-04-27T12:31:00Z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110..st.1.-St-3386-17-Na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