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0c4a" w14:paraId="5ff0c4a" w:rsidRDefault="002F67F8" w:rsidP="00910611" w:rsidR="002F67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67F8" w:rsidP="00910611" w:rsidR="002F67F8">
      <w:r>
        <w:rPr>
          <w:rFonts w:eastAsia="MS Mincho"/>
        </w:rPr>
        <w:t>REPUBLIKA HRVATSKA</w:t>
      </w:r>
    </w:p>
    <w:p w:rsidRDefault="002F67F8" w:rsidP="00910611" w:rsidR="002F67F8">
      <w:r>
        <w:rPr>
          <w:rFonts w:eastAsia="MS Mincho"/>
        </w:rPr>
        <w:t>TRGOVAČKI SUD U RIJECI</w:t>
      </w:r>
    </w:p>
    <w:p w:rsidRDefault="002F67F8" w:rsidR="002F67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P="004D0A6E" w:rsidR="00636464" w:rsidRPr="002A5D7B">
      <w:pPr>
        <w:jc w:val="right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Posl.br. </w:t>
      </w:r>
      <w:r w:rsidR="000F5601" w:rsidRPr="002A5D7B">
        <w:rPr>
          <w:rFonts w:hAnsi="Times New Roman" w:ascii="Times New Roman"/>
          <w:b w:val="false"/>
        </w:rPr>
        <w:t>14</w:t>
      </w:r>
      <w:r w:rsidRPr="002A5D7B">
        <w:rPr>
          <w:rFonts w:hAnsi="Times New Roman" w:ascii="Times New Roman"/>
          <w:b w:val="false"/>
        </w:rPr>
        <w:t xml:space="preserve"> St-</w:t>
      </w:r>
      <w:r w:rsidR="006F535C">
        <w:rPr>
          <w:rFonts w:hAnsi="Times New Roman" w:ascii="Times New Roman"/>
          <w:b w:val="false"/>
        </w:rPr>
        <w:t>4/2015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B6AEC" w:rsidR="006B6AEC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 A K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F535C" w:rsidP="006F535C" w:rsidR="006F535C" w:rsidRPr="00AC29B6">
      <w:pPr>
        <w:jc w:val="both"/>
        <w:rPr>
          <w:rFonts w:hAnsi="Times New Roman" w:ascii="Times New Roman"/>
          <w:b w:val="false"/>
          <w:bCs/>
        </w:rPr>
      </w:pPr>
      <w:r w:rsidRPr="00AC29B6">
        <w:rPr>
          <w:rFonts w:hAnsi="Times New Roman" w:ascii="Times New Roman"/>
          <w:b w:val="false"/>
        </w:rPr>
        <w:tab/>
      </w:r>
      <w:r w:rsidRPr="00AC29B6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>
        <w:rPr>
          <w:rFonts w:hAnsi="Times New Roman" w:ascii="Times New Roman"/>
          <w:b w:val="false"/>
        </w:rPr>
        <w:t>26. siječnja</w:t>
      </w:r>
      <w:r w:rsidRPr="00AC29B6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6</w:t>
      </w:r>
      <w:r w:rsidRPr="00AC29B6">
        <w:rPr>
          <w:rFonts w:hAnsi="Times New Roman" w:ascii="Times New Roman"/>
          <w:b w:val="false"/>
        </w:rPr>
        <w:t>. godine</w:t>
      </w:r>
    </w:p>
    <w:p w:rsidRDefault="000A395A" w:rsidP="000A395A" w:rsidR="00636464" w:rsidRPr="002A5D7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</w:r>
    </w:p>
    <w:p w:rsidRDefault="000C2D18" w:rsidR="000C2D18" w:rsidRPr="002A5D7B">
      <w:pPr>
        <w:jc w:val="both"/>
        <w:rPr>
          <w:rFonts w:hAnsi="Times New Roman" w:ascii="Times New Roman"/>
          <w:b w:val="false"/>
        </w:rPr>
      </w:pP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</w:t>
      </w:r>
      <w:r w:rsidR="00636464" w:rsidRPr="002A5D7B">
        <w:rPr>
          <w:rFonts w:hAnsi="Times New Roman" w:ascii="Times New Roman"/>
          <w:b w:val="false"/>
        </w:rPr>
        <w:t xml:space="preserve"> i o </w:t>
      </w:r>
      <w:r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 xml:space="preserve"> j 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2A5D7B">
        <w:rPr>
          <w:rFonts w:hAnsi="Times New Roman" w:ascii="Times New Roman"/>
          <w:b w:val="false"/>
        </w:rPr>
        <w:t>ijavljene tražbine određuje se z</w:t>
      </w:r>
      <w:r w:rsidRPr="002A5D7B">
        <w:rPr>
          <w:rFonts w:hAnsi="Times New Roman" w:ascii="Times New Roman"/>
          <w:b w:val="false"/>
        </w:rPr>
        <w:t>a dan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 </w:t>
      </w:r>
      <w:r w:rsidR="006F535C">
        <w:rPr>
          <w:rFonts w:hAnsi="Times New Roman" w:ascii="Times New Roman"/>
          <w:b w:val="false"/>
          <w:bCs/>
        </w:rPr>
        <w:t>3. ožujka 2016</w:t>
      </w:r>
      <w:r w:rsidRPr="002A5D7B">
        <w:rPr>
          <w:rFonts w:hAnsi="Times New Roman" w:ascii="Times New Roman"/>
          <w:b w:val="false"/>
          <w:bCs/>
        </w:rPr>
        <w:t xml:space="preserve">. godine u </w:t>
      </w:r>
      <w:r w:rsidR="000A395A" w:rsidRPr="002A5D7B">
        <w:rPr>
          <w:rFonts w:hAnsi="Times New Roman" w:ascii="Times New Roman"/>
          <w:b w:val="false"/>
          <w:bCs/>
        </w:rPr>
        <w:t>9</w:t>
      </w:r>
      <w:r w:rsidRPr="002A5D7B">
        <w:rPr>
          <w:rFonts w:hAnsi="Times New Roman" w:ascii="Times New Roman"/>
          <w:b w:val="false"/>
          <w:bCs/>
        </w:rPr>
        <w:t>:00 sati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kod ovog suda, </w:t>
      </w:r>
      <w:r w:rsidR="000A395A" w:rsidRPr="002A5D7B">
        <w:rPr>
          <w:rFonts w:hAnsi="Times New Roman" w:ascii="Times New Roman"/>
          <w:b w:val="false"/>
          <w:bCs/>
        </w:rPr>
        <w:t>sudnica br. 3</w:t>
      </w:r>
      <w:r w:rsidRPr="002A5D7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2A5D7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2A5D7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Rijeka</w:t>
      </w:r>
      <w:r w:rsidR="00636464" w:rsidRPr="002A5D7B">
        <w:rPr>
          <w:rFonts w:hAnsi="Times New Roman" w:ascii="Times New Roman"/>
          <w:b w:val="false"/>
        </w:rPr>
        <w:t xml:space="preserve">, </w:t>
      </w:r>
      <w:r w:rsidR="006F535C">
        <w:rPr>
          <w:rFonts w:hAnsi="Times New Roman" w:ascii="Times New Roman"/>
          <w:b w:val="false"/>
        </w:rPr>
        <w:t>26. siječnja 2016</w:t>
      </w:r>
      <w:r w:rsidR="00636464" w:rsidRPr="002A5D7B">
        <w:rPr>
          <w:rFonts w:hAnsi="Times New Roman" w:ascii="Times New Roman"/>
          <w:b w:val="false"/>
        </w:rPr>
        <w:t>.</w:t>
      </w:r>
      <w:r w:rsidR="00175916"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>g</w:t>
      </w:r>
      <w:r w:rsidR="00175916" w:rsidRPr="002A5D7B">
        <w:rPr>
          <w:rFonts w:hAnsi="Times New Roman" w:ascii="Times New Roman"/>
          <w:b w:val="false"/>
        </w:rPr>
        <w:t>odine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21439" w:rsidR="00E21439" w:rsidRPr="002A5D7B">
      <w:pPr>
        <w:rPr>
          <w:rFonts w:hAnsi="Times New Roman" w:ascii="Times New Roman"/>
          <w:b w:val="false"/>
        </w:rPr>
      </w:pP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UPUTA O PRAVNOM LIJEKU</w:t>
      </w: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DNA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st. upravitelju 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oglasna ploča</w:t>
      </w:r>
    </w:p>
    <w:p w:rsidRDefault="006A1002" w:rsidP="004D0A6E" w:rsidR="006A100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¸</w:t>
      </w:r>
    </w:p>
    <w:p w:rsidRDefault="000A395A" w:rsidP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Rijeka, </w:t>
      </w:r>
      <w:r w:rsidR="006F535C">
        <w:rPr>
          <w:rFonts w:hAnsi="Times New Roman" w:ascii="Times New Roman"/>
          <w:b w:val="false"/>
        </w:rPr>
        <w:t>26. siječnja 2016</w:t>
      </w:r>
      <w:r w:rsidR="006B6AEC" w:rsidRPr="002A5D7B">
        <w:rPr>
          <w:rFonts w:hAnsi="Times New Roman" w:ascii="Times New Roman"/>
          <w:b w:val="false"/>
        </w:rPr>
        <w:t>.g.</w:t>
      </w:r>
    </w:p>
    <w:p w:rsidRDefault="004D0A6E" w:rsidP="004D0A6E" w:rsidR="004D0A6E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2A5D7B">
      <w:pPr>
        <w:jc w:val="both"/>
        <w:rPr>
          <w:rFonts w:hAnsi="Times New Roman" w:ascii="Times New Roman"/>
          <w:b w:val="false"/>
        </w:rPr>
      </w:pPr>
    </w:p>
    <w:sectPr w:rsidSect="00AD3A38" w:rsidR="002A5D7B" w:rsidRPr="002A5D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67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02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535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2F6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7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2F6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7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170</properties:Words>
  <properties:Characters>765</properties:Characters>
  <properties:Lines>55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2016-01-26T07:23:00Z</dcterms:created>
  <dc:creator>korlevicd</dc:creator>
  <cp:lastModifiedBy>Danijela Fumić</cp:lastModifiedBy>
  <cp:lastPrinted>2016-01-26T07:23:00Z</cp:lastPrinted>
  <dcterms:modified xmlns:xsi="http://www.w3.org/2001/XMLSchema-instance" xsi:type="dcterms:W3CDTF">2016-01-26T07:24:00Z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