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7f72" w14:paraId="f0e7f7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F958B1">
        <w:t>585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4506CA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F958B1" w:rsidRPr="00F958B1">
        <w:rPr>
          <w:lang w:val="pt-BR"/>
        </w:rPr>
        <w:t>PIT ADAPTACIJE j.d.o.o., Sisak, Marka Marulića 48, OIB: 31105216942</w:t>
      </w:r>
      <w:r w:rsidRPr="00B7228A">
        <w:rPr>
          <w:lang w:val="pt-BR"/>
        </w:rPr>
        <w:t xml:space="preserve">, </w:t>
      </w:r>
      <w:r w:rsidR="004506CA">
        <w:t>5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958B1" w:rsidRPr="00F958B1">
        <w:rPr>
          <w:lang w:val="pt-BR"/>
        </w:rPr>
        <w:t xml:space="preserve">PIT ADAPTACIJE j.d.o.o., Sisak, Marka Marulića 48,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F958B1">
        <w:t>11</w:t>
      </w:r>
      <w:r w:rsidR="00A92044">
        <w:t>.10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4506CA">
        <w:t>5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4506CA" w:rsidP="00F213B6" w:rsidR="004506CA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35DF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4506CA" w:rsidP="006B708C" w:rsidR="004506CA"/>
    <w:p w:rsidRDefault="004506CA" w:rsidP="006B708C" w:rsidR="004506CA"/>
    <w:p w:rsidRDefault="00635DF8" w:rsidP="00635DF8" w:rsidR="00635DF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635DF8" w:rsidP="00635DF8" w:rsidR="00635DF8">
      <w:pPr>
        <w:jc w:val="right"/>
      </w:pPr>
      <w:r>
        <w:t xml:space="preserve">               Katica Franjić</w:t>
      </w:r>
    </w:p>
    <w:p w:rsidRDefault="00B639DE" w:rsidP="00635DF8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506CA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35DF8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A92044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958B1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D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D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D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D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5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D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839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2017-05-04T09:14:00Z</dcterms:created>
  <dc:creator>nmarkovic</dc:creator>
  <cp:lastModifiedBy>Katica Franjić</cp:lastModifiedBy>
  <cp:lastPrinted>2017-05-05T07:54:00Z</cp:lastPrinted>
  <dcterms:modified xmlns:xsi="http://www.w3.org/2001/XMLSchema-instance" xsi:type="dcterms:W3CDTF">2017-05-05T07:54:00Z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