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7307" w14:paraId="35d7307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AE47CA">
        <w:rPr>
          <w:rFonts w:hAnsi="Times New Roman" w:ascii="Times New Roman"/>
        </w:rPr>
        <w:t xml:space="preserve"> </w:t>
      </w:r>
      <w:r w:rsidR="00AE78CF" w:rsidRPr="00AE78CF">
        <w:rPr>
          <w:rFonts w:hAnsi="Times New Roman" w:ascii="Times New Roman"/>
        </w:rPr>
        <w:t>BASCHIERA UGOSTITELJSTVO d.o.o.</w:t>
      </w:r>
      <w:r w:rsidR="00AE78CF">
        <w:rPr>
          <w:rFonts w:hAnsi="Times New Roman" w:ascii="Times New Roman"/>
        </w:rPr>
        <w:t>, Zagreb, trg Senjskih uskoka 7, OIB: 41288984730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D33141">
        <w:rPr>
          <w:rFonts w:hAnsi="Times New Roman" w:ascii="Times New Roman"/>
        </w:rPr>
        <w:t>09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E78CF" w:rsidRPr="00AE78CF">
        <w:rPr>
          <w:rFonts w:hAnsi="Times New Roman" w:ascii="Times New Roman"/>
        </w:rPr>
        <w:t>BASCHIERA UGOSTITELJSTVO d.o.o.</w:t>
      </w:r>
      <w:r w:rsidR="00AE78CF">
        <w:rPr>
          <w:rFonts w:hAnsi="Times New Roman" w:ascii="Times New Roman"/>
        </w:rPr>
        <w:t>, Zagreb, trg Senjskih uskoka 7, OIB: 41288984730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 xml:space="preserve">dana </w:t>
      </w:r>
      <w:r w:rsidR="00D33141">
        <w:rPr>
          <w:rFonts w:hAnsi="Times New Roman" w:ascii="Times New Roman"/>
        </w:rPr>
        <w:t>09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E78CF">
        <w:rPr>
          <w:rFonts w:hAnsi="Times New Roman" w:ascii="Times New Roman"/>
        </w:rPr>
        <w:t>Zvonimir Bodrožić iz Zagreba, Jurišićeva 30, OIB: 85272390668.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AE78CF" w:rsidRPr="00AE78CF">
        <w:rPr>
          <w:rFonts w:hAnsi="Times New Roman" w:ascii="Times New Roman"/>
        </w:rPr>
        <w:t>BASCHIERA UGOSTITELJSTVO d.o.o.</w:t>
      </w:r>
      <w:r w:rsidR="00AE78CF">
        <w:rPr>
          <w:rFonts w:hAnsi="Times New Roman" w:ascii="Times New Roman"/>
        </w:rPr>
        <w:t>, Zagreb, trg Senjskih uskoka 7, OIB: 41288984730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AE78CF" w:rsidRPr="00AE78CF">
        <w:rPr>
          <w:rFonts w:hAnsi="Times New Roman" w:ascii="Times New Roman"/>
        </w:rPr>
        <w:t>BASCHIERA UGOSTITELJSTVO d.o.o.</w:t>
      </w:r>
      <w:r w:rsidR="00AE78CF">
        <w:rPr>
          <w:rFonts w:hAnsi="Times New Roman" w:ascii="Times New Roman"/>
        </w:rPr>
        <w:t>, Zagreb, trg Senjskih uskoka 7, OIB: 41288984730</w:t>
      </w:r>
      <w:r w:rsidR="00C62770">
        <w:rPr>
          <w:rFonts w:hAnsi="Times New Roman" w:ascii="Times New Roman"/>
        </w:rPr>
        <w:t>, MBS</w:t>
      </w:r>
      <w:r w:rsidR="00AE78CF">
        <w:rPr>
          <w:rFonts w:hAnsi="Times New Roman" w:ascii="Times New Roman"/>
        </w:rPr>
        <w:t xml:space="preserve">: </w:t>
      </w:r>
      <w:r w:rsidR="00AE78CF" w:rsidRPr="00AE78CF">
        <w:rPr>
          <w:rFonts w:hAnsi="Times New Roman" w:ascii="Times New Roman"/>
        </w:rPr>
        <w:t>080342778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E78CF">
        <w:rPr>
          <w:rFonts w:hAnsi="Times New Roman" w:ascii="Times New Roman"/>
        </w:rPr>
        <w:t>25.11.2015</w:t>
      </w:r>
      <w:r w:rsidRPr="008F27CC">
        <w:rPr>
          <w:rFonts w:hAnsi="Times New Roman" w:ascii="Times New Roman"/>
        </w:rPr>
        <w:t xml:space="preserve"> prijedlog za otvaranje stečajnog postupka nad dužnikom </w:t>
      </w:r>
      <w:r w:rsidR="00AE78CF" w:rsidRPr="00AE78CF">
        <w:rPr>
          <w:rFonts w:hAnsi="Times New Roman" w:ascii="Times New Roman"/>
        </w:rPr>
        <w:t>BASCHIERA UGOSTITELJSTVO d.o.o.</w:t>
      </w:r>
      <w:r w:rsidR="00AE78CF">
        <w:rPr>
          <w:rFonts w:hAnsi="Times New Roman" w:ascii="Times New Roman"/>
        </w:rPr>
        <w:t xml:space="preserve">, Zagreb, trg Senjskih uskoka 7, OIB: 41288984730, MBS: </w:t>
      </w:r>
      <w:r w:rsidR="00AE78CF" w:rsidRPr="00AE78CF">
        <w:rPr>
          <w:rFonts w:hAnsi="Times New Roman" w:ascii="Times New Roman"/>
        </w:rPr>
        <w:t>080342778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E24863">
        <w:rPr>
          <w:rFonts w:hAnsi="Times New Roman" w:ascii="Times New Roman"/>
        </w:rPr>
        <w:t>444.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62770">
        <w:rPr>
          <w:rFonts w:hAnsi="Times New Roman" w:ascii="Times New Roman"/>
        </w:rPr>
        <w:t>07.04.2016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24863">
        <w:rPr>
          <w:rFonts w:hAnsi="Times New Roman" w:ascii="Times New Roman"/>
        </w:rPr>
        <w:t>468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E24863">
        <w:rPr>
          <w:rFonts w:hAnsi="Times New Roman" w:ascii="Times New Roman"/>
        </w:rPr>
        <w:t>415,99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442DB4">
        <w:rPr>
          <w:rFonts w:hAnsi="Times New Roman" w:ascii="Times New Roman"/>
        </w:rPr>
        <w:t>ima jednog zaposlenog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24863">
        <w:rPr>
          <w:rFonts w:hAnsi="Times New Roman" w:ascii="Times New Roman"/>
        </w:rPr>
        <w:t>18. srpnja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24863">
        <w:rPr>
          <w:rFonts w:hAnsi="Times New Roman" w:ascii="Times New Roman"/>
        </w:rPr>
        <w:t>31</w:t>
      </w:r>
      <w:r w:rsidR="008346B5">
        <w:rPr>
          <w:rFonts w:hAnsi="Times New Roman" w:ascii="Times New Roman"/>
        </w:rPr>
        <w:t>. kolovoza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24863">
        <w:rPr>
          <w:rFonts w:hAnsi="Times New Roman" w:ascii="Times New Roman"/>
        </w:rPr>
        <w:t>31</w:t>
      </w:r>
      <w:r w:rsidR="008346B5">
        <w:rPr>
          <w:rFonts w:hAnsi="Times New Roman" w:ascii="Times New Roman"/>
        </w:rPr>
        <w:t>. kolovoza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33141">
        <w:rPr>
          <w:rFonts w:hAnsi="Times New Roman" w:ascii="Times New Roman"/>
        </w:rPr>
        <w:t>09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E2486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E24863" w:rsidP="00571BB5" w:rsidR="00E24863">
      <w:pPr>
        <w:rPr>
          <w:rFonts w:hAnsi="Times New Roman" w:ascii="Times New Roman"/>
        </w:rPr>
      </w:pPr>
    </w:p>
    <w:p w:rsidRDefault="00E24863" w:rsidP="00571BB5" w:rsidR="00E24863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E24863" w:rsidP="00E24863" w:rsidR="00E24863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podnositelj zahtjeva: FINA</w:t>
      </w:r>
    </w:p>
    <w:p w:rsidRDefault="00E24863" w:rsidP="00E24863" w:rsidR="00E24863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dužnik</w:t>
      </w:r>
    </w:p>
    <w:p w:rsidRDefault="00E24863" w:rsidP="00E24863" w:rsidR="00E24863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zak</w:t>
      </w:r>
      <w:r>
        <w:rPr>
          <w:rFonts w:hAnsi="Times New Roman" w:ascii="Times New Roman"/>
        </w:rPr>
        <w:t>onski</w:t>
      </w:r>
      <w:r w:rsidRPr="008346B5">
        <w:rPr>
          <w:rFonts w:hAnsi="Times New Roman" w:ascii="Times New Roman"/>
        </w:rPr>
        <w:t xml:space="preserve"> zastupnik</w:t>
      </w:r>
      <w:r>
        <w:rPr>
          <w:rFonts w:hAnsi="Times New Roman" w:ascii="Times New Roman"/>
        </w:rPr>
        <w:t xml:space="preserve"> dužnika</w:t>
      </w:r>
    </w:p>
    <w:p w:rsidRDefault="00E24863" w:rsidP="00E24863" w:rsidR="00E24863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Ministarstvo pravosuđa</w:t>
      </w:r>
      <w:r>
        <w:rPr>
          <w:rFonts w:hAnsi="Times New Roman" w:ascii="Times New Roman"/>
        </w:rPr>
        <w:t>, Ulica grada Vukovara 49, Zagreb</w:t>
      </w:r>
    </w:p>
    <w:p w:rsidRDefault="00E24863" w:rsidP="00E24863" w:rsidR="00E24863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ŽDO Zagreb</w:t>
      </w:r>
    </w:p>
    <w:p w:rsidRDefault="00E24863" w:rsidP="00E24863" w:rsidR="00E24863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8346B5">
        <w:rPr>
          <w:rFonts w:hAnsi="Times New Roman" w:ascii="Times New Roman"/>
        </w:rPr>
        <w:t>tečajnom upravitelju</w:t>
      </w:r>
    </w:p>
    <w:p w:rsidRDefault="00E24863" w:rsidP="00E24863" w:rsidR="00E24863" w:rsidRPr="00C61B4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Ministarstvo financija, Porezna uprava</w:t>
      </w:r>
      <w:r>
        <w:rPr>
          <w:rFonts w:hAnsi="Times New Roman" w:ascii="Times New Roman"/>
        </w:rPr>
        <w:t>, Avenija Dubrovnik 32</w:t>
      </w:r>
    </w:p>
    <w:p w:rsidRDefault="00E24863" w:rsidP="00E24863" w:rsidR="00E24863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mrežna stranica – e oglasna ploča</w:t>
      </w:r>
    </w:p>
    <w:p w:rsidRDefault="00E24863" w:rsidP="00E24863" w:rsidR="00E24863" w:rsidRPr="00C61B4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sudski registar po pravomoćnosti</w:t>
      </w:r>
    </w:p>
    <w:p w:rsidRDefault="00E24863" w:rsidP="00E24863" w:rsidR="00E24863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stečajna pisarnica</w:t>
      </w:r>
    </w:p>
    <w:sectPr w:rsidSect="00E24863" w:rsidR="00E24863" w:rsidRPr="008346B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426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B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24863">
      <w:rPr>
        <w:rFonts w:hAnsi="Times New Roman" w:ascii="Times New Roman"/>
      </w:rPr>
      <w:t>6370/16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AE78CF">
          <w:rPr>
            <w:rFonts w:hAnsi="Times New Roman" w:ascii="Times New Roman"/>
          </w:rPr>
          <w:t>6370/16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37BA3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E78CF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863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5B75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6370</izvorni_sadrzaj>
    <derivirana_varijabla naziv="DomainObject.Predmet.Broj_1">6370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St-6370/2016</izvorni_sadrzaj>
    <derivirana_varijabla naziv="DomainObject.Predmet.OznakaBroj_1">St-6370/2016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BASCHIERA UGOSTITELJSTVO d.o.o. zastupanog po punomoćniku Renata Baschiera</izvorni_sadrzaj>
    <derivirana_varijabla naziv="DomainObject.Predmet.ProtustrankaFormated_1">  BASCHIERA UGOSTITELJSTVO d.o.o. zastupanog po punomoćniku Renata Baschiera</derivirana_varijabla>
  </DomainObject.Predmet.ProtustrankaFormated>
  <DomainObject.Predmet.ProtustrankaFormatedOIB>
    <izvorni_sadrzaj>  BASCHIERA UGOSTITELJSTVO d.o.o., OIB 41288984730 zastupanog po punomoćniku Renata Baschiera</izvorni_sadrzaj>
    <derivirana_varijabla naziv="DomainObject.Predmet.ProtustrankaFormatedOIB_1">  BASCHIERA UGOSTITELJSTVO d.o.o., OIB 41288984730 zastupanog po punomoćniku Renata Baschiera</derivirana_varijabla>
  </DomainObject.Predmet.ProtustrankaFormatedOIB>
  <DomainObject.Predmet.ProtustrankaFormatedWithAdress>
    <izvorni_sadrzaj> BASCHIERA UGOSTITELJSTVO d.o.o., Trg Senjskih uskoka 7, 10000 Zagreb zastupanog po punomoćniku Renata Baschiera</izvorni_sadrzaj>
    <derivirana_varijabla naziv="DomainObject.Predmet.ProtustrankaFormatedWithAdress_1"> BASCHIERA UGOSTITELJSTVO d.o.o., Trg Senjskih uskoka 7, 10000 Zagreb zastupanog po punomoćniku Renata Baschiera</derivirana_varijabla>
  </DomainObject.Predmet.ProtustrankaFormatedWithAdress>
  <DomainObject.Predmet.ProtustrankaFormatedWithAdressOIB>
    <izvorni_sadrzaj> BASCHIERA UGOSTITELJSTVO d.o.o., OIB 41288984730, Trg Senjskih uskoka 7, 10000 Zagreb zastupanog po punomoćniku Renata Baschiera</izvorni_sadrzaj>
    <derivirana_varijabla naziv="DomainObject.Predmet.ProtustrankaFormatedWithAdressOIB_1"> BASCHIERA UGOSTITELJSTVO d.o.o., OIB 41288984730, Trg Senjskih uskoka 7, 10000 Zagreb zastupanog po punomoćniku Renata Baschiera</derivirana_varijabla>
  </DomainObject.Predmet.ProtustrankaFormatedWithAdressOIB>
  <DomainObject.Predmet.ProtustrankaWithAdress>
    <izvorni_sadrzaj>BASCHIERA UGOSTITELJSTVO d.o.o. Trg Senjskih uskoka 7, 10000 Zagreb</izvorni_sadrzaj>
    <derivirana_varijabla naziv="DomainObject.Predmet.ProtustrankaWithAdress_1">BASCHIERA UGOSTITELJSTVO d.o.o. Trg Senjskih uskoka 7, 10000 Zagreb</derivirana_varijabla>
  </DomainObject.Predmet.ProtustrankaWithAdress>
  <DomainObject.Predmet.ProtustrankaWithAdressOIB>
    <izvorni_sadrzaj>BASCHIERA UGOSTITELJSTVO d.o.o., OIB 41288984730, Trg Senjskih uskoka 7, 10000 Zagreb</izvorni_sadrzaj>
    <derivirana_varijabla naziv="DomainObject.Predmet.ProtustrankaWithAdressOIB_1">BASCHIERA UGOSTITELJSTVO d.o.o., OIB 41288984730, Trg Senjskih uskoka 7, 10000 Zagreb</derivirana_varijabla>
  </DomainObject.Predmet.ProtustrankaWithAdressOIB>
  <DomainObject.Predmet.ProtustrankaNazivFormated>
    <izvorni_sadrzaj>BASCHIERA UGOSTITELJSTVO d.o.o.</izvorni_sadrzaj>
    <derivirana_varijabla naziv="DomainObject.Predmet.ProtustrankaNazivFormated_1">BASCHIERA UGOSTITELJSTVO d.o.o.</derivirana_varijabla>
  </DomainObject.Predmet.ProtustrankaNazivFormated>
  <DomainObject.Predmet.ProtustrankaNazivFormatedOIB>
    <izvorni_sadrzaj>BASCHIERA UGOSTITELJSTVO d.o.o., OIB 41288984730</izvorni_sadrzaj>
    <derivirana_varijabla naziv="DomainObject.Predmet.ProtustrankaNazivFormatedOIB_1">BASCHIERA UGOSTITELJSTVO d.o.o., OIB 41288984730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Mufić zastupanog po punomoćniku Adrijan Čada</izvorni_sadrzaj>
    <derivirana_varijabla naziv="DomainObject.Predmet.StrankaFormated_1">  FINA Regionalni centar Zagreb; Vladimir Mufić zastupanog po punomoćniku Adrijan Čada</derivirana_varijabla>
  </DomainObject.Predmet.StrankaFormated>
  <DomainObject.Predmet.StrankaFormatedOIB>
    <izvorni_sadrzaj>  FINA Regionalni centar Zagreb, OIB 85821130368; Vladimir Mufić, OIB 18506991654 zastupanog po punomoćniku Adrijan Čada</izvorni_sadrzaj>
    <derivirana_varijabla naziv="DomainObject.Predmet.StrankaFormatedOIB_1">  FINA Regionalni centar Zagreb, OIB 85821130368; Vladimir Mufić, OIB 18506991654 zastupanog po punomoćniku Adrijan Čada</derivirana_varijabla>
  </DomainObject.Predmet.StrankaFormatedOIB>
  <DomainObject.Predmet.StrankaFormatedWithAdress>
    <izvorni_sadrzaj> FINA Regionalni centar Zagreb, Trg svibanjskih žrtava 1995.1, 10000 Zagreb; Vladimir Mufić, Vlaška 96, 10000 Zagreb zastupanog po punomoćniku Adrijan Čada</izvorni_sadrzaj>
    <derivirana_varijabla naziv="DomainObject.Predmet.StrankaFormatedWithAdress_1"> FINA Regionalni centar Zagreb, Trg svibanjskih žrtava 1995.1, 10000 Zagreb; Vladimir Mufić, Vlaška 96, 10000 Zagreb zastupanog po punomoćniku Adrijan Čada</derivirana_varijabla>
  </DomainObject.Predmet.StrankaFormatedWithAdress>
  <DomainObject.Predmet.StrankaFormatedWithAdressOIB>
    <izvorni_sadrzaj> FINA Regionalni centar Zagreb, OIB 85821130368, Trg svibanjskih žrtava 1995.1, 10000 Zagreb; Vladimir Mufić, OIB 18506991654, Vlaška 96, 10000 Zagreb zastupanog po punomoćniku Adrijan Čada</izvorni_sadrzaj>
    <derivirana_varijabla naziv="DomainObject.Predmet.StrankaFormatedWithAdressOIB_1"> FINA Regionalni centar Zagreb, OIB 85821130368, Trg svibanjskih žrtava 1995.1, 10000 Zagreb; Vladimir Mufić, OIB 18506991654, Vlaška 96, 10000 Zagreb zastupanog po punomoćniku Adrijan Čada</derivirana_varijabla>
  </DomainObject.Predmet.StrankaFormatedWithAdressOIB>
  <DomainObject.Predmet.StrankaWithAdress>
    <izvorni_sadrzaj>FINA Regionalni centar Zagreb Trg svibanjskih žrtava 1995.1,10000 Zagreb,Vladimir Mufić Vlaška 96,10000 Zagreb</izvorni_sadrzaj>
    <derivirana_varijabla naziv="DomainObject.Predmet.StrankaWithAdress_1">FINA Regionalni centar Zagreb Trg svibanjskih žrtava 1995.1,10000 Zagreb,Vladimir Mufić Vlaška 96,10000 Zagreb</derivirana_varijabla>
  </DomainObject.Predmet.StrankaWithAdress>
  <DomainObject.Predmet.StrankaWithAdressOIB>
    <izvorni_sadrzaj>FINA Regionalni centar Zagreb, OIB 85821130368, Trg svibanjskih žrtava 1995.1,10000 Zagreb,Vladimir Mufić, OIB 18506991654, Vlaška 96,10000 Zagreb</izvorni_sadrzaj>
    <derivirana_varijabla naziv="DomainObject.Predmet.StrankaWithAdressOIB_1">FINA Regionalni centar Zagreb, OIB 85821130368, Trg svibanjskih žrtava 1995.1,10000 Zagreb,Vladimir Mufić, OIB 18506991654, Vlaška 96,10000 Zagreb</derivirana_varijabla>
  </DomainObject.Predmet.StrankaWithAdressOIB>
  <DomainObject.Predmet.StrankaNazivFormated>
    <izvorni_sadrzaj>FINA Regionalni centar Zagreb,Vladimir Mufić</izvorni_sadrzaj>
    <derivirana_varijabla naziv="DomainObject.Predmet.StrankaNazivFormated_1">FINA Regionalni centar Zagreb,Vladimir Mufić</derivirana_varijabla>
  </DomainObject.Predmet.StrankaNazivFormated>
  <DomainObject.Predmet.StrankaNazivFormatedOIB>
    <izvorni_sadrzaj>FINA Regionalni centar Zagreb, OIB 85821130368,Vladimir Mufić, OIB 18506991654</izvorni_sadrzaj>
    <derivirana_varijabla naziv="DomainObject.Predmet.StrankaNazivFormatedOIB_1">FINA Regionalni centar Zagreb, OIB 85821130368,Vladimir Mufić, OIB 18506991654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Vladimir Mufić zastupanog po punomoćniku Adrijan Čada</item>
    </izvorni_sadrzaj>
    <derivirana_varijabla naziv="DomainObject.Predmet.StrankaListFormated_1">
      <item>FINA Regionalni centar Zagreb</item>
      <item>Vladimir Mufić zastupanog po punomoćniku Adrijan Čada</item>
    </derivirana_varijabla>
  </DomainObject.Predmet.StrankaListFormated>
  <DomainObject.Predmet.StrankaListFormatedOIB>
    <izvorni_sadrzaj>
      <item>FINA Regionalni centar Zagreb, OIB 85821130368</item>
      <item>Vladimir Mufić, OIB 18506991654 zastupanog po punomoćniku Adrijan Čada</item>
    </izvorni_sadrzaj>
    <derivirana_varijabla naziv="DomainObject.Predmet.StrankaListFormatedOIB_1">
      <item>FINA Regionalni centar Zagreb, OIB 85821130368</item>
      <item>Vladimir Mufić, OIB 18506991654 zastupanog po punomoćniku Adrijan Čada</item>
    </derivirana_varijabla>
  </DomainObject.Predmet.StrankaListFormatedOIB>
  <DomainObject.Predmet.StrankaListFormatedWithAdress>
    <izvorni_sadrzaj>
      <item>FINA Regionalni centar Zagreb, Trg svibanjskih žrtava 1995.1, 10000 Zagreb</item>
      <item>Vladimir Mufić, Vlaška 96, 10000 Zagreb zastupanog po punomoćniku Adrijan Čada</item>
    </izvorni_sadrzaj>
    <derivirana_varijabla naziv="DomainObject.Predmet.StrankaListFormatedWithAdress_1">
      <item>FINA Regionalni centar Zagreb, Trg svibanjskih žrtava 1995.1, 10000 Zagreb</item>
      <item>Vladimir Mufić, Vlaška 96, 10000 Zagreb zastupanog po punomoćniku Adrijan Čada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Vladimir Mufić, OIB 18506991654, Vlaška 96, 10000 Zagreb zastupanog po punomoćniku Adrijan Čada</item>
    </izvorni_sadrzaj>
    <derivirana_varijabla naziv="DomainObject.Predmet.StrankaListFormatedWithAdressOIB_1">
      <item>FINA Regionalni centar Zagreb, OIB 85821130368, Trg svibanjskih žrtava 1995.1, 10000 Zagreb</item>
      <item>Vladimir Mufić, OIB 18506991654, Vlaška 96, 10000 Zagreb zastupanog po punomoćniku Adrijan Čada</item>
    </derivirana_varijabla>
  </DomainObject.Predmet.StrankaListFormatedWithAdressOIB>
  <DomainObject.Predmet.StrankaListNazivFormated>
    <izvorni_sadrzaj>
      <item>FINA Regionalni centar Zagreb</item>
      <item>Vladimir Mufić</item>
    </izvorni_sadrzaj>
    <derivirana_varijabla naziv="DomainObject.Predmet.StrankaListNazivFormated_1">
      <item>FINA Regionalni centar Zagreb</item>
      <item>Vladimir Mufić</item>
    </derivirana_varijabla>
  </DomainObject.Predmet.StrankaListNazivFormated>
  <DomainObject.Predmet.StrankaListNazivFormatedOIB>
    <izvorni_sadrzaj>
      <item>FINA Regionalni centar Zagreb, OIB 85821130368</item>
      <item>Vladimir Mufić, OIB 18506991654</item>
    </izvorni_sadrzaj>
    <derivirana_varijabla naziv="DomainObject.Predmet.StrankaListNazivFormatedOIB_1">
      <item>FINA Regionalni centar Zagreb, OIB 85821130368</item>
      <item>Vladimir Mufić, OIB 18506991654</item>
    </derivirana_varijabla>
  </DomainObject.Predmet.StrankaListNazivFormatedOIB>
  <DomainObject.Predmet.ProtuStrankaListFormated>
    <izvorni_sadrzaj>
      <item>BASCHIERA UGOSTITELJSTVO d.o.o. zastupanog po punomoćniku Renata Baschiera</item>
    </izvorni_sadrzaj>
    <derivirana_varijabla naziv="DomainObject.Predmet.ProtuStrankaListFormated_1">
      <item>BASCHIERA UGOSTITELJSTVO d.o.o. zastupanog po punomoćniku Renata Baschiera</item>
    </derivirana_varijabla>
  </DomainObject.Predmet.ProtuStrankaListFormated>
  <DomainObject.Predmet.ProtuStrankaListFormatedOIB>
    <izvorni_sadrzaj>
      <item>BASCHIERA UGOSTITELJSTVO d.o.o., OIB 41288984730 zastupanog po punomoćniku Renata Baschiera</item>
    </izvorni_sadrzaj>
    <derivirana_varijabla naziv="DomainObject.Predmet.ProtuStrankaListFormatedOIB_1">
      <item>BASCHIERA UGOSTITELJSTVO d.o.o., OIB 41288984730 zastupanog po punomoćniku Renata Baschiera</item>
    </derivirana_varijabla>
  </DomainObject.Predmet.ProtuStrankaListFormatedOIB>
  <DomainObject.Predmet.ProtuStrankaListFormatedWithAdress>
    <izvorni_sadrzaj>
      <item>BASCHIERA UGOSTITELJSTVO d.o.o., Trg Senjskih uskoka 7, 10000 Zagreb zastupanog po punomoćniku Renata Baschiera</item>
    </izvorni_sadrzaj>
    <derivirana_varijabla naziv="DomainObject.Predmet.ProtuStrankaListFormatedWithAdress_1">
      <item>BASCHIERA UGOSTITELJSTVO d.o.o., Trg Senjskih uskoka 7, 10000 Zagreb zastupanog po punomoćniku Renata Baschiera</item>
    </derivirana_varijabla>
  </DomainObject.Predmet.ProtuStrankaListFormatedWithAdress>
  <DomainObject.Predmet.ProtuStrankaListFormatedWithAdressOIB>
    <izvorni_sadrzaj>
      <item>BASCHIERA UGOSTITELJSTVO d.o.o., OIB 41288984730, Trg Senjskih uskoka 7, 10000 Zagreb zastupanog po punomoćniku Renata Baschiera</item>
    </izvorni_sadrzaj>
    <derivirana_varijabla naziv="DomainObject.Predmet.ProtuStrankaListFormatedWithAdressOIB_1">
      <item>BASCHIERA UGOSTITELJSTVO d.o.o., OIB 41288984730, Trg Senjskih uskoka 7, 10000 Zagreb zastupanog po punomoćniku Renata Baschiera</item>
    </derivirana_varijabla>
  </DomainObject.Predmet.ProtuStrankaListFormatedWithAdressOIB>
  <DomainObject.Predmet.ProtuStrankaListNazivFormated>
    <izvorni_sadrzaj>
      <item>BASCHIERA UGOSTITELJSTVO d.o.o.</item>
    </izvorni_sadrzaj>
    <derivirana_varijabla naziv="DomainObject.Predmet.ProtuStrankaListNazivFormated_1">
      <item>BASCHIERA UGOSTITELJSTVO d.o.o.</item>
    </derivirana_varijabla>
  </DomainObject.Predmet.ProtuStrankaListNazivFormated>
  <DomainObject.Predmet.ProtuStrankaListNazivFormatedOIB>
    <izvorni_sadrzaj>
      <item>BASCHIERA UGOSTITELJSTVO d.o.o., OIB 41288984730</item>
    </izvorni_sadrzaj>
    <derivirana_varijabla naziv="DomainObject.Predmet.ProtuStrankaListNazivFormatedOIB_1">
      <item>BASCHIERA UGOSTITELJSTVO d.o.o., OIB 41288984730</item>
    </derivirana_varijabla>
  </DomainObject.Predmet.ProtuStrankaListNazivFormatedOIB>
  <DomainObject.Predmet.OstaliListFormated>
    <izvorni_sadrzaj>
      <item>Adrijan Čada punomoćnik sudionika u postupku Vladimir Mufić</item>
      <item>Renata Baschiera punomoćnik sudionika u postupku BASCHIERA UGOSTITELJSTVO d.o.o.</item>
    </izvorni_sadrzaj>
    <derivirana_varijabla naziv="DomainObject.Predmet.OstaliListFormated_1">
      <item>Adrijan Čada punomoćnik sudionika u postupku Vladimir Mufić</item>
      <item>Renata Baschiera punomoćnik sudionika u postupku BASCHIERA UGOSTITELJSTVO d.o.o.</item>
    </derivirana_varijabla>
  </DomainObject.Predmet.OstaliListFormated>
  <DomainObject.Predmet.OstaliListFormatedOIB>
    <izvorni_sadrzaj>
      <item>Adrijan Čada punomoćnik sudionika u postupku Vladimir Mufić</item>
      <item>Renata Baschiera, OIB 45979365047 punomoćnik sudionika u postupku BASCHIERA UGOSTITELJSTVO d.o.o.</item>
    </izvorni_sadrzaj>
    <derivirana_varijabla naziv="DomainObject.Predmet.OstaliListFormatedOIB_1">
      <item>Adrijan Čada punomoćnik sudionika u postupku Vladimir Mufić</item>
      <item>Renata Baschiera, OIB 45979365047 punomoćnik sudionika u postupku BASCHIERA UGOSTITELJSTVO d.o.o.</item>
    </derivirana_varijabla>
  </DomainObject.Predmet.OstaliListFormatedOIB>
  <DomainObject.Predmet.OstaliListFormatedWithAdress>
    <izvorni_sadrzaj>
      <item>Adrijan Čada, Klaićeva 72/I, 10000 Zagreb punomoćnik sudionika u postupku Vladimir Mufić</item>
      <item>Renata Baschiera, Lisičina 21 A, 10000 Zagreb punomoćnik sudionika u postupku BASCHIERA UGOSTITELJSTVO d.o.o.</item>
    </izvorni_sadrzaj>
    <derivirana_varijabla naziv="DomainObject.Predmet.OstaliListFormatedWithAdress_1">
      <item>Adrijan Čada, Klaićeva 72/I, 10000 Zagreb punomoćnik sudionika u postupku Vladimir Mufić</item>
      <item>Renata Baschiera, Lisičina 21 A, 10000 Zagreb punomoćnik sudionika u postupku BASCHIERA UGOSTITELJSTVO d.o.o.</item>
    </derivirana_varijabla>
  </DomainObject.Predmet.OstaliListFormatedWithAdress>
  <DomainObject.Predmet.OstaliListFormatedWithAdressOIB>
    <izvorni_sadrzaj>
      <item>Adrijan Čada, Klaićeva 72/I, 10000 Zagreb punomoćnik sudionika u postupku Vladimir Mufić</item>
      <item>Renata Baschiera, OIB 45979365047, Lisičina 21 A, 10000 Zagreb punomoćnik sudionika u postupku BASCHIERA UGOSTITELJSTVO d.o.o.</item>
    </izvorni_sadrzaj>
    <derivirana_varijabla naziv="DomainObject.Predmet.OstaliListFormatedWithAdressOIB_1">
      <item>Adrijan Čada, Klaićeva 72/I, 10000 Zagreb punomoćnik sudionika u postupku Vladimir Mufić</item>
      <item>Renata Baschiera, OIB 45979365047, Lisičina 21 A, 10000 Zagreb punomoćnik sudionika u postupku BASCHIERA UGOSTITELJSTVO d.o.o.</item>
    </derivirana_varijabla>
  </DomainObject.Predmet.OstaliListFormatedWithAdressOIB>
  <DomainObject.Predmet.OstaliListNazivFormated>
    <izvorni_sadrzaj>
      <item>Adrijan Čada</item>
      <item>Renata Baschiera</item>
    </izvorni_sadrzaj>
    <derivirana_varijabla naziv="DomainObject.Predmet.OstaliListNazivFormated_1">
      <item>Adrijan Čada</item>
      <item>Renata Baschiera</item>
    </derivirana_varijabla>
  </DomainObject.Predmet.OstaliListNazivFormated>
  <DomainObject.Predmet.OstaliListNazivFormatedOIB>
    <izvorni_sadrzaj>
      <item>Adrijan Čada</item>
      <item>Renata Baschiera, OIB 45979365047</item>
    </izvorni_sadrzaj>
    <derivirana_varijabla naziv="DomainObject.Predmet.OstaliListNazivFormatedOIB_1">
      <item>Adrijan Čada</item>
      <item>Renata Baschiera, OIB 45979365047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BASCHIERA UGOSTITELJSTVO d.o.o.</izvorni_sadrzaj>
    <derivirana_varijabla naziv="DomainObject.Predmet.ProtustrankaIDrugi_1">BASCHIERA UGOSTITELJSTVO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BASCHIERA UGOSTITELJSTVO d.o.o., OIB 41288984730, Trg Senjskih uskoka 7, 10000 Zagreb</izvorni_sadrzaj>
    <derivirana_varijabla naziv="DomainObject.Predmet.ProtustrankaIDrugiAdressOIB_1">BASCHIERA UGOSTITELJSTVO d.o.o., OIB 41288984730, Trg Senjskih uskoka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BASCHIERA UGOSTITELJSTVO d.o.o.</item>
      <item>Vladimir Mufić</item>
      <item>Adrijan Čada</item>
      <item>Renata Baschiera</item>
    </izvorni_sadrzaj>
    <derivirana_varijabla naziv="DomainObject.Predmet.SudioniciListNaziv_1">
      <item>FINA Regionalni centar Zagreb</item>
      <item>BASCHIERA UGOSTITELJSTVO d.o.o.</item>
      <item>Vladimir Mufić</item>
      <item>Adrijan Čada</item>
      <item>Renata Baschiera</item>
    </derivirana_varijabla>
  </DomainObject.Predmet.SudioniciListNaziv>
  <DomainObject.Predmet.SudioniciListAdressOIB>
    <izvorni_sadrzaj>
      <item>BASCHIERA UGOSTITELJSTVO d.o.o., OIB 41288984730, Trg Senjskih uskoka 7,10000 Zagreb</item>
      <item>FINA Regionalni centar Zagreb, OIB 85821130368, Trg svibanjskih žrtava 1995.1,10000 Zagreb</item>
      <item>Vladimir Mufić, OIB 18506991654, Vlaška 96,10000 Zagreb</item>
      <item>Adrijan Čada, Klaićeva 72/I,10000 Zagreb</item>
      <item>Renata Baschiera, OIB 45979365047, Lisičina 21 A,10000 Zagreb</item>
    </izvorni_sadrzaj>
    <derivirana_varijabla naziv="DomainObject.Predmet.SudioniciListAdressOIB_1">
      <item>BASCHIERA UGOSTITELJSTVO d.o.o., OIB 41288984730, Trg Senjskih uskoka 7,10000 Zagreb</item>
      <item>FINA Regionalni centar Zagreb, OIB 85821130368, Trg svibanjskih žrtava 1995.1,10000 Zagreb</item>
      <item>Vladimir Mufić, OIB 18506991654, Vlaška 96,10000 Zagreb</item>
      <item>Adrijan Čada, Klaićeva 72/I,10000 Zagreb</item>
      <item>Renata Baschiera, OIB 45979365047, Lisičina 21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41288984730</item>
      <item>, OIB 18506991654</item>
      <item>, OIB null</item>
      <item>, OIB 45979365047</item>
    </izvorni_sadrzaj>
    <derivirana_varijabla naziv="DomainObject.Predmet.SudioniciListNazivOIB_1">
      <item>, OIB 85821130368</item>
      <item>, OIB 41288984730</item>
      <item>, OIB 18506991654</item>
      <item>, OIB null</item>
      <item>, OIB 45979365047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CA892-5560-4E72-B5E0-BE5CBEF8C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766</properties:Words>
  <properties:Characters>4086</properties:Characters>
  <properties:Lines>102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2017-10-09T07:13:00Z</dcterms:created>
  <dc:creator>x</dc:creator>
  <cp:lastModifiedBy>Matea Bizjak</cp:lastModifiedBy>
  <cp:lastPrinted>2017-10-09T07:17:00Z</cp:lastPrinted>
  <dcterms:modified xmlns:xsi="http://www.w3.org/2001/XMLSchema-instance" xsi:type="dcterms:W3CDTF">2017-10-09T07:18:00Z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