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bdd6a" w14:paraId="16bdd6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F30C69">
        <w:rPr>
          <w:sz w:val="24"/>
          <w:szCs w:val="24"/>
        </w:rPr>
        <w:t>237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F30C69">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11C37">
        <w:rPr>
          <w:sz w:val="24"/>
        </w:rPr>
        <w:t>DRVOPROMET-ZORIĆ – d.o.o., OIB: 62825870801, Samobor, Giznik 3</w:t>
      </w:r>
      <w:r w:rsidR="00181351">
        <w:rPr>
          <w:sz w:val="24"/>
          <w:szCs w:val="24"/>
          <w:lang w:val="pt-BR"/>
        </w:rPr>
        <w:t xml:space="preserve">, </w:t>
      </w:r>
      <w:r w:rsidR="00F30C69">
        <w:rPr>
          <w:sz w:val="24"/>
          <w:szCs w:val="24"/>
        </w:rPr>
        <w:t>25.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11C37">
        <w:rPr>
          <w:sz w:val="24"/>
        </w:rPr>
        <w:t>DRVOPROMET-ZORIĆ – d.o.o., OIB: 62825870801, Samobor, Giznik 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91C9A">
        <w:rPr>
          <w:sz w:val="24"/>
          <w:szCs w:val="24"/>
        </w:rPr>
        <w:t>Gordan Zorić, OIB: 42239029185, Samobor, Giznik 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091C9A"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pravna osoba ovlaštena za obavljanje poslova platnog prometa za dužnika –</w:t>
      </w:r>
      <w:r w:rsidR="003752F1">
        <w:rPr>
          <w:sz w:val="24"/>
          <w:szCs w:val="24"/>
        </w:rPr>
        <w:t>Zagrebačka banka d.d.</w:t>
      </w:r>
      <w:r w:rsidR="00091C9A">
        <w:rPr>
          <w:sz w:val="24"/>
          <w:szCs w:val="24"/>
        </w:rPr>
        <w:t xml:space="preserve"> i 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811C37">
        <w:rPr>
          <w:sz w:val="24"/>
        </w:rPr>
        <w:t>DRVOPROMET-ZORIĆ – d.o.o., OIB: 62825870801, Samobor, Giznik 3</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091C9A">
        <w:rPr>
          <w:sz w:val="24"/>
          <w:szCs w:val="24"/>
        </w:rPr>
        <w:t>1028</w:t>
      </w:r>
      <w:r w:rsidRPr="00070D63">
        <w:rPr>
          <w:sz w:val="24"/>
          <w:szCs w:val="24"/>
        </w:rPr>
        <w:t xml:space="preserve"> dana, u ukupnom iznosu od </w:t>
      </w:r>
      <w:r w:rsidR="00091C9A">
        <w:rPr>
          <w:sz w:val="24"/>
          <w:szCs w:val="24"/>
        </w:rPr>
        <w:t>118.905,29</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091C9A">
        <w:rPr>
          <w:sz w:val="24"/>
          <w:szCs w:val="24"/>
        </w:rPr>
        <w:t>25.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7B451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pPr>
        <w:jc w:val="both"/>
        <w:rPr>
          <w:sz w:val="24"/>
          <w:szCs w:val="24"/>
        </w:rPr>
      </w:pPr>
    </w:p>
    <w:p w:rsidRDefault="007B451A" w:rsidP="00C359B6" w:rsidR="007B451A">
      <w:pPr>
        <w:pStyle w:val="Bezproreda"/>
        <w:ind w:left="4956"/>
        <w:jc w:val="right"/>
      </w:pPr>
      <w:r>
        <w:t>Za točnost otpravka - ovlašteni službenik</w:t>
      </w:r>
    </w:p>
    <w:p w:rsidRDefault="007B451A" w:rsidP="00C359B6" w:rsidR="007B451A">
      <w:pPr>
        <w:pStyle w:val="Bezproreda"/>
        <w:ind w:left="4956"/>
        <w:jc w:val="right"/>
      </w:pPr>
      <w:r>
        <w:t>Karmela Dolenc</w:t>
      </w:r>
    </w:p>
    <w:p w:rsidRDefault="007B451A" w:rsidR="007B451A" w:rsidRPr="00070D63">
      <w:pPr>
        <w:jc w:val="both"/>
        <w:rPr>
          <w:sz w:val="24"/>
          <w:szCs w:val="24"/>
        </w:rPr>
      </w:pPr>
    </w:p>
    <w:sectPr w:rsidSect="0031046B" w:rsidR="007B451A"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B451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091C9A">
      <w:rPr>
        <w:sz w:val="24"/>
        <w:szCs w:val="24"/>
      </w:rPr>
      <w:t>237</w:t>
    </w:r>
    <w:r w:rsidR="00294869">
      <w:rPr>
        <w:sz w:val="24"/>
        <w:szCs w:val="24"/>
      </w:rPr>
      <w:t>/16-</w:t>
    </w:r>
    <w:r w:rsidR="00091C9A">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91C9A"/>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451A"/>
    <w:rsid w:val="007B593F"/>
    <w:rsid w:val="007C501E"/>
    <w:rsid w:val="007C6F31"/>
    <w:rsid w:val="007D336F"/>
    <w:rsid w:val="007F3750"/>
    <w:rsid w:val="00800B16"/>
    <w:rsid w:val="00801274"/>
    <w:rsid w:val="00811C37"/>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0C69"/>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B451A"/>
    <w:rPr>
      <w:color w:val="808080"/>
      <w:bdr w:space="0" w:sz="0" w:color="auto" w:val="none"/>
      <w:shd w:fill="auto" w:color="auto" w:val="clear"/>
    </w:rPr>
  </w:style>
  <w:style w:customStyle="true" w:styleId="eSPISCCParagraphDefaultFont" w:type="character">
    <w:name w:val="eSPIS_CC_Paragraph Default Font"/>
    <w:basedOn w:val="Zadanifontodlomka"/>
    <w:rsid w:val="007B45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451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B45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45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3237</izvorni_sadrzaj>
    <derivirana_varijabla naziv="DomainObject.Predmet.Broj_1">3237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St-3237/2016</izvorni_sadrzaj>
    <derivirana_varijabla naziv="DomainObject.Predmet.OznakaBroj_1">St-3237/2016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DRVOPROMET-ZORIĆ - d.o.o. zastupanog po punomoćniku Goran Zorić</izvorni_sadrzaj>
    <derivirana_varijabla naziv="DomainObject.Predmet.ProtustrankaFormated_1">  DRVOPROMET-ZORIĆ - d.o.o. zastupanog po punomoćniku Goran Zorić</derivirana_varijabla>
  </DomainObject.Predmet.ProtustrankaFormated>
  <DomainObject.Predmet.ProtustrankaFormatedOIB>
    <izvorni_sadrzaj>  DRVOPROMET-ZORIĆ - d.o.o., OIB 62825870801 zastupanog po punomoćniku Goran Zorić</izvorni_sadrzaj>
    <derivirana_varijabla naziv="DomainObject.Predmet.ProtustrankaFormatedOIB_1">  DRVOPROMET-ZORIĆ - d.o.o., OIB 62825870801 zastupanog po punomoćniku Goran Zorić</derivirana_varijabla>
  </DomainObject.Predmet.ProtustrankaFormatedOIB>
  <DomainObject.Predmet.ProtustrankaFormatedWithAdress>
    <izvorni_sadrzaj> DRVOPROMET-ZORIĆ - d.o.o., Giznik 3, 10430 Samobor zastupanog po punomoćniku Goran Zorić</izvorni_sadrzaj>
    <derivirana_varijabla naziv="DomainObject.Predmet.ProtustrankaFormatedWithAdress_1"> DRVOPROMET-ZORIĆ - d.o.o., Giznik 3, 10430 Samobor zastupanog po punomoćniku Goran Zorić</derivirana_varijabla>
  </DomainObject.Predmet.ProtustrankaFormatedWithAdress>
  <DomainObject.Predmet.ProtustrankaFormatedWithAdressOIB>
    <izvorni_sadrzaj> DRVOPROMET-ZORIĆ - d.o.o., OIB 62825870801, Giznik 3, 10430 Samobor zastupanog po punomoćniku Goran Zorić</izvorni_sadrzaj>
    <derivirana_varijabla naziv="DomainObject.Predmet.ProtustrankaFormatedWithAdressOIB_1"> DRVOPROMET-ZORIĆ - d.o.o., OIB 62825870801, Giznik 3, 10430 Samobor zastupanog po punomoćniku Goran Zorić</derivirana_varijabla>
  </DomainObject.Predmet.ProtustrankaFormatedWithAdressOIB>
  <DomainObject.Predmet.ProtustrankaWithAdress>
    <izvorni_sadrzaj>DRVOPROMET-ZORIĆ - d.o.o. Giznik 3, 10430 Samobor</izvorni_sadrzaj>
    <derivirana_varijabla naziv="DomainObject.Predmet.ProtustrankaWithAdress_1">DRVOPROMET-ZORIĆ - d.o.o. Giznik 3, 10430 Samobor</derivirana_varijabla>
  </DomainObject.Predmet.ProtustrankaWithAdress>
  <DomainObject.Predmet.ProtustrankaWithAdressOIB>
    <izvorni_sadrzaj>DRVOPROMET-ZORIĆ - d.o.o., OIB 62825870801, Giznik 3, 10430 Samobor</izvorni_sadrzaj>
    <derivirana_varijabla naziv="DomainObject.Predmet.ProtustrankaWithAdressOIB_1">DRVOPROMET-ZORIĆ - d.o.o., OIB 62825870801, Giznik 3, 10430 Samobor</derivirana_varijabla>
  </DomainObject.Predmet.ProtustrankaWithAdressOIB>
  <DomainObject.Predmet.ProtustrankaNazivFormated>
    <izvorni_sadrzaj>DRVOPROMET-ZORIĆ - d.o.o.</izvorni_sadrzaj>
    <derivirana_varijabla naziv="DomainObject.Predmet.ProtustrankaNazivFormated_1">DRVOPROMET-ZORIĆ - d.o.o.</derivirana_varijabla>
  </DomainObject.Predmet.ProtustrankaNazivFormated>
  <DomainObject.Predmet.ProtustrankaNazivFormatedOIB>
    <izvorni_sadrzaj>DRVOPROMET-ZORIĆ - d.o.o., OIB 62825870801</izvorni_sadrzaj>
    <derivirana_varijabla naziv="DomainObject.Predmet.ProtustrankaNazivFormatedOIB_1">DRVOPROMET-ZORIĆ - d.o.o., OIB 62825870801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DRVOPROMET-ZORIĆ - d.o.o. zastupanog po punomoćniku Goran Zorić</item>
    </izvorni_sadrzaj>
    <derivirana_varijabla naziv="DomainObject.Predmet.ProtuStrankaListFormated_1">
      <item>DRVOPROMET-ZORIĆ - d.o.o. zastupanog po punomoćniku Goran Zorić</item>
    </derivirana_varijabla>
  </DomainObject.Predmet.ProtuStrankaListFormated>
  <DomainObject.Predmet.ProtuStrankaListFormatedOIB>
    <izvorni_sadrzaj>
      <item>DRVOPROMET-ZORIĆ - d.o.o., OIB 62825870801 zastupanog po punomoćniku Goran Zorić</item>
    </izvorni_sadrzaj>
    <derivirana_varijabla naziv="DomainObject.Predmet.ProtuStrankaListFormatedOIB_1">
      <item>DRVOPROMET-ZORIĆ - d.o.o., OIB 62825870801 zastupanog po punomoćniku Goran Zorić</item>
    </derivirana_varijabla>
  </DomainObject.Predmet.ProtuStrankaListFormatedOIB>
  <DomainObject.Predmet.ProtuStrankaListFormatedWithAdress>
    <izvorni_sadrzaj>
      <item>DRVOPROMET-ZORIĆ - d.o.o., Giznik 3, 10430 Samobor zastupanog po punomoćniku Goran Zorić</item>
    </izvorni_sadrzaj>
    <derivirana_varijabla naziv="DomainObject.Predmet.ProtuStrankaListFormatedWithAdress_1">
      <item>DRVOPROMET-ZORIĆ - d.o.o., Giznik 3, 10430 Samobor zastupanog po punomoćniku Goran Zorić</item>
    </derivirana_varijabla>
  </DomainObject.Predmet.ProtuStrankaListFormatedWithAdress>
  <DomainObject.Predmet.ProtuStrankaListFormatedWithAdressOIB>
    <izvorni_sadrzaj>
      <item>DRVOPROMET-ZORIĆ - d.o.o., OIB 62825870801, Giznik 3, 10430 Samobor zastupanog po punomoćniku Goran Zorić</item>
    </izvorni_sadrzaj>
    <derivirana_varijabla naziv="DomainObject.Predmet.ProtuStrankaListFormatedWithAdressOIB_1">
      <item>DRVOPROMET-ZORIĆ - d.o.o., OIB 62825870801, Giznik 3, 10430 Samobor zastupanog po punomoćniku Goran Zorić</item>
    </derivirana_varijabla>
  </DomainObject.Predmet.ProtuStrankaListFormatedWithAdressOIB>
  <DomainObject.Predmet.ProtuStrankaListNazivFormated>
    <izvorni_sadrzaj>
      <item>DRVOPROMET-ZORIĆ - d.o.o.</item>
    </izvorni_sadrzaj>
    <derivirana_varijabla naziv="DomainObject.Predmet.ProtuStrankaListNazivFormated_1">
      <item>DRVOPROMET-ZORIĆ - d.o.o.</item>
    </derivirana_varijabla>
  </DomainObject.Predmet.ProtuStrankaListNazivFormated>
  <DomainObject.Predmet.ProtuStrankaListNazivFormatedOIB>
    <izvorni_sadrzaj>
      <item>DRVOPROMET-ZORIĆ - d.o.o., OIB 62825870801</item>
    </izvorni_sadrzaj>
    <derivirana_varijabla naziv="DomainObject.Predmet.ProtuStrankaListNazivFormatedOIB_1">
      <item>DRVOPROMET-ZORIĆ - d.o.o., OIB 62825870801</item>
    </derivirana_varijabla>
  </DomainObject.Predmet.ProtuStrankaListNazivFormatedOIB>
  <DomainObject.Predmet.OstaliListFormated>
    <izvorni_sadrzaj>
      <item>Goran Zorić punomoćnik sudionika u postupku DRVOPROMET-ZORIĆ - d.o.o.</item>
    </izvorni_sadrzaj>
    <derivirana_varijabla naziv="DomainObject.Predmet.OstaliListFormated_1">
      <item>Goran Zorić punomoćnik sudionika u postupku DRVOPROMET-ZORIĆ - d.o.o.</item>
    </derivirana_varijabla>
  </DomainObject.Predmet.OstaliListFormated>
  <DomainObject.Predmet.OstaliListFormatedOIB>
    <izvorni_sadrzaj>
      <item>Goran Zorić, OIB 42239029185 punomoćnik sudionika u postupku DRVOPROMET-ZORIĆ - d.o.o.</item>
    </izvorni_sadrzaj>
    <derivirana_varijabla naziv="DomainObject.Predmet.OstaliListFormatedOIB_1">
      <item>Goran Zorić, OIB 42239029185 punomoćnik sudionika u postupku DRVOPROMET-ZORIĆ - d.o.o.</item>
    </derivirana_varijabla>
  </DomainObject.Predmet.OstaliListFormatedOIB>
  <DomainObject.Predmet.OstaliListFormatedWithAdress>
    <izvorni_sadrzaj>
      <item>Goran Zorić, Giznik 3, 10430 Samobor punomoćnik sudionika u postupku DRVOPROMET-ZORIĆ - d.o.o.</item>
    </izvorni_sadrzaj>
    <derivirana_varijabla naziv="DomainObject.Predmet.OstaliListFormatedWithAdress_1">
      <item>Goran Zorić, Giznik 3, 10430 Samobor punomoćnik sudionika u postupku DRVOPROMET-ZORIĆ - d.o.o.</item>
    </derivirana_varijabla>
  </DomainObject.Predmet.OstaliListFormatedWithAdress>
  <DomainObject.Predmet.OstaliListFormatedWithAdressOIB>
    <izvorni_sadrzaj>
      <item>Goran Zorić, OIB 42239029185, Giznik 3, 10430 Samobor punomoćnik sudionika u postupku DRVOPROMET-ZORIĆ - d.o.o.</item>
    </izvorni_sadrzaj>
    <derivirana_varijabla naziv="DomainObject.Predmet.OstaliListFormatedWithAdressOIB_1">
      <item>Goran Zorić, OIB 42239029185, Giznik 3, 10430 Samobor punomoćnik sudionika u postupku DRVOPROMET-ZORIĆ - d.o.o.</item>
    </derivirana_varijabla>
  </DomainObject.Predmet.OstaliListFormatedWithAdressOIB>
  <DomainObject.Predmet.OstaliListNazivFormated>
    <izvorni_sadrzaj>
      <item>Goran Zorić</item>
    </izvorni_sadrzaj>
    <derivirana_varijabla naziv="DomainObject.Predmet.OstaliListNazivFormated_1">
      <item>Goran Zorić</item>
    </derivirana_varijabla>
  </DomainObject.Predmet.OstaliListNazivFormated>
  <DomainObject.Predmet.OstaliListNazivFormatedOIB>
    <izvorni_sadrzaj>
      <item>Goran Zorić, OIB 42239029185</item>
    </izvorni_sadrzaj>
    <derivirana_varijabla naziv="DomainObject.Predmet.OstaliListNazivFormatedOIB_1">
      <item>Goran Zorić, OIB 42239029185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DRVOPROMET-ZORIĆ - d.o.o.</izvorni_sadrzaj>
    <derivirana_varijabla naziv="DomainObject.Predmet.ProtustrankaIDrugi_1">DRVOPROMET-ZORIĆ -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DRVOPROMET-ZORIĆ - d.o.o., OIB 62825870801, Giznik 3, 10430 Samobor</izvorni_sadrzaj>
    <derivirana_varijabla naziv="DomainObject.Predmet.ProtustrankaIDrugiAdressOIB_1">DRVOPROMET-ZORIĆ - d.o.o., OIB 62825870801, Giznik 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DRVOPROMET-ZORIĆ - d.o.o.</item>
      <item>Goran Zorić</item>
    </izvorni_sadrzaj>
    <derivirana_varijabla naziv="DomainObject.Predmet.SudioniciListNaziv_1">
      <item>FINA Regionalni centar Zagreb</item>
      <item>DRVOPROMET-ZORIĆ - d.o.o.</item>
      <item>Goran Zorić</item>
    </derivirana_varijabla>
  </DomainObject.Predmet.SudioniciListNaziv>
  <DomainObject.Predmet.SudioniciListAdressOIB>
    <izvorni_sadrzaj>
      <item>FINA Regionalni centar Zagreb, OIB 85821130368, Trg svibanjskih žrtava 1995. br. 1,10000 Zagreb</item>
      <item>DRVOPROMET-ZORIĆ - d.o.o., OIB 62825870801, Giznik 3,10430 Samobor</item>
      <item>Goran Zorić, OIB 42239029185, Giznik 3,10430 Samobor</item>
    </izvorni_sadrzaj>
    <derivirana_varijabla naziv="DomainObject.Predmet.SudioniciListAdressOIB_1">
      <item>FINA Regionalni centar Zagreb, OIB 85821130368, Trg svibanjskih žrtava 1995. br. 1,10000 Zagreb</item>
      <item>DRVOPROMET-ZORIĆ - d.o.o., OIB 62825870801, Giznik 3,10430 Samobor</item>
      <item>Goran Zorić, OIB 42239029185, Giznik 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62825870801</item>
      <item>, OIB 42239029185</item>
    </izvorni_sadrzaj>
    <derivirana_varijabla naziv="DomainObject.Predmet.SudioniciListNazivOIB_1">
      <item>, OIB 85821130368</item>
      <item>, OIB 62825870801</item>
      <item>, OIB 42239029185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1ADB1E-B491-4A0B-B971-67462C2F6D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5204</properties:Characters>
  <properties:Lines>122</properties:Lines>
  <properties:Paragraphs>43</properties:Paragraphs>
  <properties:TotalTime>417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2017-08-25T11:22:00Z</cp:lastPrinted>
  <dcterms:modified xmlns:xsi="http://www.w3.org/2001/XMLSchema-instance" xsi:type="dcterms:W3CDTF">2017-08-25T11:23:00Z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