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fb15" w14:paraId="3a9fb15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263B36">
        <w:rPr>
          <w:rFonts w:cs="Times New Roman" w:eastAsia="Questrial" w:hAnsi="Times New Roman" w:ascii="Times New Roman"/>
          <w:sz w:val="24"/>
          <w:szCs w:val="24"/>
        </w:rPr>
        <w:t>65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263B36">
        <w:rPr>
          <w:rFonts w:hAnsi="Times New Roman" w:ascii="Times New Roman"/>
          <w:sz w:val="24"/>
          <w:szCs w:val="24"/>
        </w:rPr>
        <w:t>19. listopada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263B36">
        <w:rPr>
          <w:rFonts w:cs="Times New Roman" w:hAnsi="Times New Roman" w:ascii="Times New Roman"/>
          <w:b/>
          <w:sz w:val="24"/>
          <w:szCs w:val="24"/>
        </w:rPr>
        <w:t>sedmu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263B36">
        <w:rPr>
          <w:rFonts w:cs="Times New Roman" w:hAnsi="Times New Roman" w:ascii="Times New Roman"/>
          <w:bCs/>
          <w:sz w:val="24"/>
          <w:szCs w:val="24"/>
        </w:rPr>
        <w:t>86.880,56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344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263B36">
        <w:rPr>
          <w:rFonts w:cs="Times New Roman" w:hAnsi="Times New Roman" w:ascii="Times New Roman"/>
          <w:bCs/>
          <w:sz w:val="24"/>
          <w:szCs w:val="24"/>
        </w:rPr>
        <w:t>2.234.776,13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345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263B36">
        <w:rPr>
          <w:rFonts w:cs="Times New Roman" w:hAnsi="Times New Roman" w:ascii="Times New Roman"/>
          <w:bCs/>
          <w:sz w:val="24"/>
          <w:szCs w:val="24"/>
        </w:rPr>
        <w:t>125.444,88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342,</w:t>
      </w:r>
      <w:r w:rsidRPr="00641B30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 </w:t>
      </w:r>
      <w:r w:rsidR="00263B36">
        <w:rPr>
          <w:rFonts w:cs="Times New Roman" w:hAnsi="Times New Roman" w:ascii="Times New Roman"/>
          <w:bCs/>
          <w:sz w:val="24"/>
          <w:szCs w:val="24"/>
        </w:rPr>
        <w:t>12.411,50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1335C2" w:rsidR="00AF7D28" w:rsidRPr="00AF7D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263B36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St-566/15-65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63B36">
        <w:rPr>
          <w:rFonts w:cs="Times New Roman" w:hAnsi="Times New Roman" w:ascii="Times New Roman"/>
          <w:b/>
          <w:sz w:val="24"/>
          <w:szCs w:val="24"/>
        </w:rPr>
        <w:t>7. prosinca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A4C4A">
        <w:rPr>
          <w:rFonts w:cs="Times New Roman" w:hAnsi="Times New Roman" w:ascii="Times New Roman"/>
          <w:b/>
          <w:sz w:val="24"/>
          <w:szCs w:val="24"/>
        </w:rPr>
        <w:t>10,</w:t>
      </w:r>
      <w:r w:rsidR="00263B36">
        <w:rPr>
          <w:rFonts w:cs="Times New Roman" w:hAnsi="Times New Roman" w:ascii="Times New Roman"/>
          <w:b/>
          <w:sz w:val="24"/>
          <w:szCs w:val="24"/>
        </w:rPr>
        <w:t>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</w:t>
      </w:r>
      <w:r w:rsidR="00263B36">
        <w:rPr>
          <w:rFonts w:cs="Times New Roman" w:eastAsia="Questrial" w:hAnsi="Times New Roman" w:ascii="Times New Roman"/>
          <w:sz w:val="24"/>
          <w:szCs w:val="24"/>
        </w:rPr>
        <w:t>t-566/15-65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263B36">
        <w:rPr>
          <w:rFonts w:cs="Times New Roman" w:hAnsi="Times New Roman" w:ascii="Times New Roman"/>
          <w:sz w:val="24"/>
          <w:szCs w:val="24"/>
        </w:rPr>
        <w:t>19. listopada</w:t>
      </w:r>
      <w:r w:rsidR="00334051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63B36">
        <w:rPr>
          <w:rFonts w:cs="Times New Roman" w:hAnsi="Times New Roman" w:ascii="Times New Roman"/>
          <w:sz w:val="24"/>
          <w:szCs w:val="24"/>
        </w:rPr>
        <w:t>19. listopada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63B36">
        <w:rPr>
          <w:rFonts w:cs="Times New Roman" w:hAnsi="Times New Roman" w:ascii="Times New Roman"/>
          <w:sz w:val="24"/>
          <w:szCs w:val="24"/>
        </w:rPr>
        <w:t>7.12.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C4A" w:rsidP="001B1B5E" w:rsidR="00147C4A">
      <w:pPr>
        <w:spacing w:lineRule="auto" w:line="240" w:after="0"/>
      </w:pPr>
      <w:r>
        <w:separator/>
      </w:r>
    </w:p>
  </w:endnote>
  <w:endnote w:id="0" w:type="continuationSeparator">
    <w:p w:rsidRDefault="00147C4A" w:rsidP="001B1B5E" w:rsidR="00147C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C4A" w:rsidP="001B1B5E" w:rsidR="00147C4A">
      <w:pPr>
        <w:spacing w:lineRule="auto" w:line="240" w:after="0"/>
      </w:pPr>
      <w:r>
        <w:separator/>
      </w:r>
    </w:p>
  </w:footnote>
  <w:footnote w:id="0" w:type="continuationSeparator">
    <w:p w:rsidRDefault="00147C4A" w:rsidP="001B1B5E" w:rsidR="00147C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A06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47C4A"/>
    <w:rsid w:val="001A4C4A"/>
    <w:rsid w:val="001A6E0C"/>
    <w:rsid w:val="001B1B5E"/>
    <w:rsid w:val="001B662C"/>
    <w:rsid w:val="001F06C5"/>
    <w:rsid w:val="002112DB"/>
    <w:rsid w:val="00263B36"/>
    <w:rsid w:val="0028196C"/>
    <w:rsid w:val="002E0F04"/>
    <w:rsid w:val="00304B72"/>
    <w:rsid w:val="00334051"/>
    <w:rsid w:val="00376E9E"/>
    <w:rsid w:val="00415A59"/>
    <w:rsid w:val="004B55BE"/>
    <w:rsid w:val="004D1EEF"/>
    <w:rsid w:val="004E44D2"/>
    <w:rsid w:val="00641B30"/>
    <w:rsid w:val="006D6946"/>
    <w:rsid w:val="006E1CE6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82B30"/>
    <w:rsid w:val="00E95823"/>
    <w:rsid w:val="00EC5DD6"/>
    <w:rsid w:val="00F15A0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A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A06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A06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06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06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A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A0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A0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0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0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FB0E9-3302-45FC-A4A5-18A209859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809</properties:Words>
  <properties:Characters>4349</properties:Characters>
  <properties:Lines>149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2017-10-19T11:17:00Z</dcterms:created>
  <dc:creator>point</dc:creator>
  <cp:lastModifiedBy>Danijela Sekulić</cp:lastModifiedBy>
  <cp:lastPrinted>2017-10-19T11:17:00Z</cp:lastPrinted>
  <dcterms:modified xmlns:xsi="http://www.w3.org/2001/XMLSchema-instance" xsi:type="dcterms:W3CDTF">2017-10-19T11:17:00Z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