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bf2e" w14:paraId="753bf2e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8806A4" w:rsidP="00B75497" w:rsidR="008806A4">
      <w:pPr>
        <w:pStyle w:val="Naslov1"/>
        <w:jc w:val="right"/>
        <w:rPr>
          <w:b w:val="false"/>
          <w:lang w:val="hr-HR"/>
        </w:rPr>
      </w:pPr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 w:rsidR="00176D12">
        <w:rPr>
          <w:b w:val="false"/>
          <w:lang w:val="hr-HR"/>
        </w:rPr>
        <w:t>1</w:t>
      </w:r>
      <w:r w:rsidR="001336CA">
        <w:rPr>
          <w:b w:val="false"/>
          <w:lang w:val="hr-HR"/>
        </w:rPr>
        <w:t>531/17-5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C523E8" w:rsidP="000D5628" w:rsidR="00C523E8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A44F6F" w:rsidP="00FD7EAC" w:rsidR="00FD7EAC">
      <w:pPr>
        <w:ind w:firstLine="708"/>
        <w:jc w:val="both"/>
      </w:pPr>
      <w:r>
        <w:t>Trgovačk</w:t>
      </w:r>
      <w:r w:rsidR="00297B67">
        <w:t>i sud u Osijeku, po sucu</w:t>
      </w:r>
      <w:r>
        <w:t xml:space="preserve"> Jadranki Herman, u stečajnom predmetu povodom zahtjeva Financijske agencije Regionalni centar Osijek Podružnica Osijek, L. Jagera 3, za pokretanje skraćenog stečajnog postupka nad dužnikom </w:t>
      </w:r>
      <w:r w:rsidR="001336CA">
        <w:t>AGRO LOZANČIĆ d.o.o. za poljoprivrednu proizvodnju i usluge, Vukovar, Lipovački put 34,  MBS: 030153616, OIB: 34566496071</w:t>
      </w:r>
      <w:r w:rsidR="00FD7EAC">
        <w:t xml:space="preserve">, dana </w:t>
      </w:r>
      <w:r w:rsidR="00AF2044">
        <w:t>1</w:t>
      </w:r>
      <w:r w:rsidR="001336CA">
        <w:t>5</w:t>
      </w:r>
      <w:r w:rsidR="00176D12">
        <w:t>. studenog</w:t>
      </w:r>
      <w:r w:rsidR="00FD7EAC">
        <w:t xml:space="preserve">  2017.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</w:t>
      </w:r>
      <w:r w:rsidR="00297B67">
        <w:t xml:space="preserve"> dužnikom </w:t>
      </w:r>
      <w:r w:rsidR="001336CA">
        <w:t>AGRO LOZANČIĆ d.o.o. za poljoprivrednu proizvodnju i usluge, Vukovar, Lipovački put 34,  MBS: 030153616, OIB: 34566496071.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1336CA">
        <w:t>27</w:t>
      </w:r>
      <w:r w:rsidR="00860878">
        <w:t xml:space="preserve">. listopada </w:t>
      </w:r>
      <w:r w:rsidR="00FD7EAC">
        <w:t xml:space="preserve"> 2017.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D7EAC">
        <w:t>7</w:t>
      </w:r>
      <w:r w:rsidR="00D7218C">
        <w:t>-01/04 Ur. broj 04-06-1</w:t>
      </w:r>
      <w:r w:rsidR="00FD7EAC">
        <w:t>7</w:t>
      </w:r>
      <w:r w:rsidR="00D7218C">
        <w:t>-</w:t>
      </w:r>
      <w:r w:rsidR="00176D12">
        <w:t>5</w:t>
      </w:r>
      <w:r w:rsidR="008806A4">
        <w:t>164</w:t>
      </w:r>
      <w:r w:rsidR="00CD61D3">
        <w:t xml:space="preserve"> </w:t>
      </w:r>
      <w:r w:rsidR="00D7218C">
        <w:t xml:space="preserve"> od</w:t>
      </w:r>
      <w:r w:rsidR="00CD61D3">
        <w:t xml:space="preserve"> </w:t>
      </w:r>
      <w:r w:rsidR="00860878">
        <w:t>2</w:t>
      </w:r>
      <w:r w:rsidR="008806A4">
        <w:t>6</w:t>
      </w:r>
      <w:r w:rsidR="00AF2044">
        <w:t xml:space="preserve">. </w:t>
      </w:r>
      <w:r w:rsidR="00176D12">
        <w:t xml:space="preserve">listopada </w:t>
      </w:r>
      <w:r w:rsidR="00FD7EAC">
        <w:t xml:space="preserve">2017.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72776C">
        <w:rPr>
          <w:bCs/>
        </w:rPr>
        <w:t xml:space="preserve"> </w:t>
      </w:r>
      <w:r w:rsidR="001336CA">
        <w:t>AGRO LOZANČIĆ d.o.o. za poljoprivrednu proizvodnju i usluge, Vukovar, Lipovački put 34,  MBS: 030153616, OIB: 34566496071.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8806A4">
        <w:t xml:space="preserve">6. studenog </w:t>
      </w:r>
      <w:r w:rsidR="0072776C">
        <w:t>2017.</w:t>
      </w:r>
      <w:r>
        <w:t xml:space="preserve">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AF2044">
        <w:t>1</w:t>
      </w:r>
      <w:r w:rsidR="00DE3CA0">
        <w:t>5</w:t>
      </w:r>
      <w:r w:rsidR="008806A4">
        <w:t>31</w:t>
      </w:r>
      <w:r w:rsidR="00997DC6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</w:t>
      </w:r>
    </w:p>
    <w:p w:rsidRDefault="0041616A" w:rsidP="0041616A" w:rsidR="0041616A">
      <w:pPr>
        <w:ind w:firstLine="720"/>
        <w:jc w:val="center"/>
      </w:pPr>
      <w:r>
        <w:lastRenderedPageBreak/>
        <w:t>2</w:t>
      </w:r>
    </w:p>
    <w:p w:rsidRDefault="008806A4" w:rsidP="008806A4" w:rsidR="008806A4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1531/17-5</w:t>
      </w:r>
    </w:p>
    <w:p w:rsidRDefault="00C523E8" w:rsidP="0041616A" w:rsidR="00C523E8">
      <w:pPr>
        <w:ind w:firstLine="720"/>
        <w:jc w:val="center"/>
      </w:pPr>
    </w:p>
    <w:p w:rsidRDefault="00C523E8" w:rsidP="0041616A" w:rsidR="00C523E8">
      <w:pPr>
        <w:ind w:firstLine="720"/>
        <w:jc w:val="center"/>
      </w:pPr>
    </w:p>
    <w:p w:rsidRDefault="0041616A" w:rsidP="008806A4" w:rsidR="0041616A"/>
    <w:p w:rsidRDefault="00AF2044" w:rsidP="00DE3CA0" w:rsidR="00AF2044">
      <w:pPr>
        <w:jc w:val="both"/>
      </w:pPr>
      <w:r>
        <w:t xml:space="preserve">postupka i uplate predujam u iznosu od 10.000,00 kn za pokriće troškova tog postupka na žiro račun suda. </w:t>
      </w:r>
    </w:p>
    <w:p w:rsidRDefault="00D84AEC" w:rsidP="00AF2044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8806A4">
        <w:t>14</w:t>
      </w:r>
      <w:r w:rsidR="00C523E8">
        <w:t>. studenog</w:t>
      </w:r>
      <w:r w:rsidR="006D19A2">
        <w:t xml:space="preserve"> 2017.</w:t>
      </w:r>
      <w:r w:rsidR="006E648B">
        <w:t xml:space="preserve"> godine, vjerovnik Republika </w:t>
      </w:r>
      <w:r w:rsidR="00DE3CA0">
        <w:t xml:space="preserve">Hrvatska </w:t>
      </w:r>
      <w:r w:rsidR="008806A4">
        <w:t xml:space="preserve">Ministarstvo financija Porezna uprava Područni ured Vukovar zastupana </w:t>
      </w:r>
      <w:r w:rsidR="006E648B">
        <w:t>Županijskom</w:t>
      </w:r>
      <w:r w:rsidR="00D67A2E">
        <w:t xml:space="preserve"> </w:t>
      </w:r>
      <w:r w:rsidR="008806A4">
        <w:t xml:space="preserve">državnom odvjetništvu u Vukovaru </w:t>
      </w:r>
      <w:r w:rsidR="006E648B">
        <w:t xml:space="preserve">podnijela je prijedlog za otvaranjem stečajnog postupka nad dužnikom </w:t>
      </w:r>
      <w:r w:rsidR="008806A4">
        <w:t>AGRO LOZANČIĆ d.o.o. za poljoprivrednu proizvodnju i usluge, Vukovar, Lipovački put 34,  MBS: 030153616, OIB: 34566496071</w:t>
      </w:r>
      <w:r w:rsidR="00A9508A">
        <w:t xml:space="preserve">, </w:t>
      </w:r>
      <w:r w:rsidR="006E648B">
        <w:rPr>
          <w:bCs/>
        </w:rPr>
        <w:t>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9508A">
        <w:rPr>
          <w:bCs/>
        </w:rPr>
        <w:t>1</w:t>
      </w:r>
      <w:r w:rsidR="008806A4">
        <w:rPr>
          <w:bCs/>
        </w:rPr>
        <w:t>5</w:t>
      </w:r>
      <w:r w:rsidR="00C523E8">
        <w:rPr>
          <w:bCs/>
        </w:rPr>
        <w:t xml:space="preserve">. studeni  </w:t>
      </w:r>
      <w:r w:rsidR="006D19A2">
        <w:rPr>
          <w:bCs/>
        </w:rPr>
        <w:t xml:space="preserve">2017.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C523E8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A9508A" w:rsidP="00B75497" w:rsidR="00B75497">
      <w:pPr>
        <w:numPr>
          <w:ilvl w:val="0"/>
          <w:numId w:val="2"/>
        </w:numPr>
        <w:jc w:val="both"/>
      </w:pPr>
      <w:r>
        <w:t xml:space="preserve">Podnositelj zahtjeva </w:t>
      </w:r>
      <w:r w:rsidR="00F03962">
        <w:t>FINA RC Osijek</w:t>
      </w:r>
    </w:p>
    <w:p w:rsidRDefault="00B7064E" w:rsidP="00CD61D3" w:rsidR="00DE3CA0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  <w:r w:rsidR="008806A4">
        <w:t>AGRO LOZANČIĆ d.o.o.Vukovar, Lipovački put 34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8806A4">
        <w:t>15</w:t>
      </w:r>
      <w:r w:rsidR="008D5D99">
        <w:t>/</w:t>
      </w:r>
      <w:r w:rsidR="00C523E8">
        <w:t>12</w:t>
      </w:r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336CA"/>
    <w:rsid w:val="0014134B"/>
    <w:rsid w:val="0014394E"/>
    <w:rsid w:val="00154A6B"/>
    <w:rsid w:val="00163169"/>
    <w:rsid w:val="001718AE"/>
    <w:rsid w:val="00176D12"/>
    <w:rsid w:val="001867CA"/>
    <w:rsid w:val="001C0CFA"/>
    <w:rsid w:val="001D2166"/>
    <w:rsid w:val="001E7E8C"/>
    <w:rsid w:val="002132A8"/>
    <w:rsid w:val="0028334A"/>
    <w:rsid w:val="00287EC6"/>
    <w:rsid w:val="00292D1E"/>
    <w:rsid w:val="00297B67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C24BB"/>
    <w:rsid w:val="006D19A2"/>
    <w:rsid w:val="006D2EA7"/>
    <w:rsid w:val="006E648B"/>
    <w:rsid w:val="006F0A36"/>
    <w:rsid w:val="00707959"/>
    <w:rsid w:val="00710662"/>
    <w:rsid w:val="00726845"/>
    <w:rsid w:val="0072776C"/>
    <w:rsid w:val="007360A5"/>
    <w:rsid w:val="00752B41"/>
    <w:rsid w:val="007C1C95"/>
    <w:rsid w:val="007C2112"/>
    <w:rsid w:val="007E4F5B"/>
    <w:rsid w:val="00811AE0"/>
    <w:rsid w:val="0083069C"/>
    <w:rsid w:val="00843FFA"/>
    <w:rsid w:val="0085567C"/>
    <w:rsid w:val="00860878"/>
    <w:rsid w:val="008806A4"/>
    <w:rsid w:val="008A49DF"/>
    <w:rsid w:val="008D5D99"/>
    <w:rsid w:val="008F656F"/>
    <w:rsid w:val="00941AE2"/>
    <w:rsid w:val="00964800"/>
    <w:rsid w:val="00991CE4"/>
    <w:rsid w:val="00992F2B"/>
    <w:rsid w:val="00996147"/>
    <w:rsid w:val="00997DC6"/>
    <w:rsid w:val="009E2A56"/>
    <w:rsid w:val="009F040E"/>
    <w:rsid w:val="00A44F6F"/>
    <w:rsid w:val="00A45F7B"/>
    <w:rsid w:val="00A9508A"/>
    <w:rsid w:val="00AA0272"/>
    <w:rsid w:val="00AF2044"/>
    <w:rsid w:val="00B12FA6"/>
    <w:rsid w:val="00B2285A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523E8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3CA0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97A08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2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2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4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St-1531/2017</izvorni_sadrzaj>
    <derivirana_varijabla naziv="DomainObject.Predmet.OznakaBroj_1">St-1531/2017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LOZANČIĆ društvo s ograničenom odgovornošću za poljoprivrednu proizvodnju i usluge</izvorni_sadrzaj>
    <derivirana_varijabla naziv="DomainObject.Predmet.ProtustrankaFormated_1">  AGRO LOZANČIĆ društvo s ograničenom odgovornošću za poljoprivrednu proizvodnju i usluge</derivirana_varijabla>
  </DomainObject.Predmet.ProtustrankaFormated>
  <DomainObject.Predmet.ProtustrankaFormatedOIB>
    <izvorni_sadrzaj>  AGRO LOZANČIĆ društvo s ograničenom odgovornošću za poljoprivrednu proizvodnju i usluge, OIB 34566496071</izvorni_sadrzaj>
    <derivirana_varijabla naziv="DomainObject.Predmet.ProtustrankaFormatedOIB_1">  AGRO LOZANČIĆ društvo s ograničenom odgovornošću za poljoprivrednu proizvodnju i usluge, OIB 34566496071</derivirana_varijabla>
  </DomainObject.Predmet.ProtustrankaFormatedOIB>
  <DomainObject.Predmet.ProtustrankaFormatedWithAdress>
    <izvorni_sadrzaj> AGRO LOZANČIĆ društvo s ograničenom odgovornošću za poljoprivrednu proizvodnju i usluge, Lipovački put 34, 32000 Vukovar</izvorni_sadrzaj>
    <derivirana_varijabla naziv="DomainObject.Predmet.ProtustrankaFormatedWithAdress_1"> AGRO LOZANČIĆ društvo s ograničenom odgovornošću za poljoprivrednu proizvodnju i usluge, Lipovački put 34, 32000 Vukovar</derivirana_varijabla>
  </DomainObject.Predmet.ProtustrankaFormatedWithAdress>
  <DomainObject.Predmet.ProtustrankaFormatedWithAdressOIB>
    <izvorni_sadrzaj> AGRO LOZANČIĆ društvo s ograničenom odgovornošću za poljoprivrednu proizvodnju i usluge, OIB 34566496071, Lipovački put 34, 32000 Vukovar</izvorni_sadrzaj>
    <derivirana_varijabla naziv="DomainObject.Predmet.ProtustrankaFormatedWithAdressOIB_1"> AGRO LOZANČIĆ društvo s ograničenom odgovornošću za poljoprivrednu proizvodnju i usluge, OIB 34566496071, Lipovački put 34, 32000 Vukovar</derivirana_varijabla>
  </DomainObject.Predmet.ProtustrankaFormatedWithAdressOIB>
  <DomainObject.Predmet.ProtustrankaWithAdress>
    <izvorni_sadrzaj>AGRO LOZANČIĆ društvo s ograničenom odgovornošću za poljoprivrednu proizvodnju i usluge Lipovački put 34, 32000 Vukovar</izvorni_sadrzaj>
    <derivirana_varijabla naziv="DomainObject.Predmet.ProtustrankaWithAdress_1">AGRO LOZANČIĆ društvo s ograničenom odgovornošću za poljoprivrednu proizvodnju i usluge Lipovački put 34, 32000 Vukovar</derivirana_varijabla>
  </DomainObject.Predmet.ProtustrankaWithAdress>
  <DomainObject.Predmet.ProtustrankaWithAdressOIB>
    <izvorni_sadrzaj>AGRO LOZANČIĆ društvo s ograničenom odgovornošću za poljoprivrednu proizvodnju i usluge, OIB 34566496071, Lipovački put 34, 32000 Vukovar</izvorni_sadrzaj>
    <derivirana_varijabla naziv="DomainObject.Predmet.ProtustrankaWithAdressOIB_1">AGRO LOZANČIĆ društvo s ograničenom odgovornošću za poljoprivrednu proizvodnju i usluge, OIB 34566496071, Lipovački put 34, 32000 Vukovar</derivirana_varijabla>
  </DomainObject.Predmet.ProtustrankaWithAdressOIB>
  <DomainObject.Predmet.ProtustrankaNazivFormated>
    <izvorni_sadrzaj>AGRO LOZANČIĆ društvo s ograničenom odgovornošću za poljoprivrednu proizvodnju i usluge</izvorni_sadrzaj>
    <derivirana_varijabla naziv="DomainObject.Predmet.ProtustrankaNazivFormated_1">AGRO LOZANČIĆ društvo s ograničenom odgovornošću za poljoprivrednu proizvodnju i usluge</derivirana_varijabla>
  </DomainObject.Predmet.ProtustrankaNazivFormated>
  <DomainObject.Predmet.ProtustrankaNazivFormatedOIB>
    <izvorni_sadrzaj>AGRO LOZANČIĆ društvo s ograničenom odgovornošću za poljoprivrednu proizvodnju i usluge, OIB 34566496071</izvorni_sadrzaj>
    <derivirana_varijabla naziv="DomainObject.Predmet.ProtustrankaNazivFormatedOIB_1">AGRO LOZANČIĆ društvo s ograničenom odgovornošću za poljoprivrednu proizvodnju i usluge, OIB 34566496071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LOZANČIĆ društvo s ograničenom odgovornošću za poljoprivrednu proizvodnju i usluge</item>
    </izvorni_sadrzaj>
    <derivirana_varijabla naziv="DomainObject.Predmet.ProtuStrankaListFormated_1">
      <item>AGRO LOZANČIĆ društvo s ograničenom odgovornošću za poljoprivrednu proizvodnju i usluge</item>
    </derivirana_varijabla>
  </DomainObject.Predmet.ProtuStrankaListFormated>
  <DomainObject.Predmet.ProtuStrankaListFormatedOIB>
    <izvorni_sadrzaj>
      <item>AGRO LOZANČIĆ društvo s ograničenom odgovornošću za poljoprivrednu proizvodnju i usluge, OIB 34566496071</item>
    </izvorni_sadrzaj>
    <derivirana_varijabla naziv="DomainObject.Predmet.ProtuStrankaListFormatedOIB_1">
      <item>AGRO LOZANČIĆ društvo s ograničenom odgovornošću za poljoprivrednu proizvodnju i usluge, OIB 34566496071</item>
    </derivirana_varijabla>
  </DomainObject.Predmet.ProtuStrankaListFormatedOIB>
  <DomainObject.Predmet.ProtuStrankaListFormatedWithAdress>
    <izvorni_sadrzaj>
      <item>AGRO LOZANČIĆ društvo s ograničenom odgovornošću za poljoprivrednu proizvodnju i usluge, Lipovački put 34, 32000 Vukovar</item>
    </izvorni_sadrzaj>
    <derivirana_varijabla naziv="DomainObject.Predmet.ProtuStrankaListFormatedWithAdress_1">
      <item>AGRO LOZANČIĆ društvo s ograničenom odgovornošću za poljoprivrednu proizvodnju i usluge, Lipovački put 34, 32000 Vukovar</item>
    </derivirana_varijabla>
  </DomainObject.Predmet.ProtuStrankaListFormatedWithAdress>
  <DomainObject.Predmet.ProtuStrankaListFormatedWithAdressOIB>
    <izvorni_sadrzaj>
      <item>AGRO LOZANČIĆ društvo s ograničenom odgovornošću za poljoprivrednu proizvodnju i usluge, OIB 34566496071, Lipovački put 34, 32000 Vukovar</item>
    </izvorni_sadrzaj>
    <derivirana_varijabla naziv="DomainObject.Predmet.ProtuStrankaListFormatedWithAdressOIB_1">
      <item>AGRO LOZANČIĆ društvo s ograničenom odgovornošću za poljoprivrednu proizvodnju i usluge, OIB 34566496071, Lipovački put 34, 32000 Vukovar</item>
    </derivirana_varijabla>
  </DomainObject.Predmet.ProtuStrankaListFormatedWithAdressOIB>
  <DomainObject.Predmet.ProtuStrankaListNazivFormated>
    <izvorni_sadrzaj>
      <item>AGRO LOZANČIĆ društvo s ograničenom odgovornošću za poljoprivrednu proizvodnju i usluge</item>
    </izvorni_sadrzaj>
    <derivirana_varijabla naziv="DomainObject.Predmet.ProtuStrankaListNazivFormated_1">
      <item>AGRO LOZANČIĆ društvo s ograničenom odgovornošću za poljoprivrednu proizvodnju i usluge</item>
    </derivirana_varijabla>
  </DomainObject.Predmet.ProtuStrankaListNazivFormated>
  <DomainObject.Predmet.ProtuStrankaListNazivFormatedOIB>
    <izvorni_sadrzaj>
      <item>AGRO LOZANČIĆ društvo s ograničenom odgovornošću za poljoprivrednu proizvodnju i usluge, OIB 34566496071</item>
    </izvorni_sadrzaj>
    <derivirana_varijabla naziv="DomainObject.Predmet.ProtuStrankaListNazivFormatedOIB_1">
      <item>AGRO LOZANČIĆ društvo s ograničenom odgovornošću za poljoprivrednu proizvodnju i usluge, OIB 34566496071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LOZANČIĆ društvo s ograničenom odgovornošću za poljoprivrednu proizvodnju i usluge</izvorni_sadrzaj>
    <derivirana_varijabla naziv="DomainObject.Predmet.ProtustrankaIDrugi_1">AGRO LOZANČIĆ društvo s ograničenom odgovornošću za poljoprivrednu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LOZANČIĆ društvo s ograničenom odgovornošću za poljoprivrednu proizvodnju i usluge, OIB 34566496071, Lipovački put 34, 32000 Vukovar</izvorni_sadrzaj>
    <derivirana_varijabla naziv="DomainObject.Predmet.ProtustrankaIDrugiAdressOIB_1">AGRO LOZANČIĆ društvo s ograničenom odgovornošću za poljoprivrednu proizvodnju i usluge, OIB 34566496071, Lipovački put 34,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LOZANČIĆ društvo s ograničenom odgovornošću za poljoprivrednu proizvodnju i usluge</item>
    </izvorni_sadrzaj>
    <derivirana_varijabla naziv="DomainObject.Predmet.SudioniciListNaziv_1">
      <item>FINA RC OSIJEK</item>
      <item>AGRO LOZANČIĆ društvo s ograničenom odgovornošću za poljoprivrednu proizvodnju i usluge</item>
    </derivirana_varijabla>
  </DomainObject.Predmet.SudioniciListNaziv>
  <DomainObject.Predmet.SudioniciListAdressOIB>
    <izvorni_sadrzaj>
      <item>FINA RC OSIJEK, OIB 85821130368</item>
      <item>AGRO LOZANČIĆ društvo s ograničenom odgovornošću za poljoprivrednu proizvodnju i usluge, OIB 34566496071, Lipovački put 34,32000 Vukovar</item>
    </izvorni_sadrzaj>
    <derivirana_varijabla naziv="DomainObject.Predmet.SudioniciListAdressOIB_1">
      <item>FINA RC OSIJEK, OIB 85821130368</item>
      <item>AGRO LOZANČIĆ društvo s ograničenom odgovornošću za poljoprivrednu proizvodnju i usluge, OIB 34566496071, Lipovački put 34,32000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34566496071</item>
    </izvorni_sadrzaj>
    <derivirana_varijabla naziv="DomainObject.Predmet.SudioniciListNazivOIB_1">
      <item>, OIB 85821130368</item>
      <item>, OIB 34566496071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D883A-21E2-4550-A5F0-3FEFA6CE9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2673</properties:Characters>
  <properties:Lines>88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2017-11-15T08:33:00Z</dcterms:created>
  <dc:creator>mkocijan</dc:creator>
  <cp:lastModifiedBy>Maja Kocijan</cp:lastModifiedBy>
  <cp:lastPrinted>2017-11-15T08:37:00Z</cp:lastPrinted>
  <dcterms:modified xmlns:xsi="http://www.w3.org/2001/XMLSchema-instance" xsi:type="dcterms:W3CDTF">2017-11-15T08:40:00Z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