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e26da" w14:paraId="50e26da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C12EA">
        <w:t>7333</w:t>
      </w:r>
      <w:r w:rsidR="00666CB4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E2573">
        <w:t>11. travnja</w:t>
      </w:r>
      <w:r w:rsidR="00666CB4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8C12EA">
        <w:t>KLOMPA UGOSTITELJSTVO d.o.o., Velika Gorica, Zagrebačka 88, OIB: 50653833287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8C12EA">
        <w:t>3.648,46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8E2573">
        <w:t>11. travnja</w:t>
      </w:r>
      <w:r w:rsidR="00666CB4">
        <w:t xml:space="preserve"> 2016</w:t>
      </w:r>
      <w:r w:rsidR="00590AEF">
        <w:t>.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093" w:rsidR="00A83093">
      <w:r>
        <w:separator/>
      </w:r>
    </w:p>
  </w:endnote>
  <w:endnote w:id="0" w:type="continuationSeparator">
    <w:p w:rsidRDefault="00A83093" w:rsidR="00A830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093" w:rsidR="00A83093">
      <w:r>
        <w:separator/>
      </w:r>
    </w:p>
  </w:footnote>
  <w:footnote w:id="0" w:type="continuationSeparator">
    <w:p w:rsidRDefault="00A83093" w:rsidR="00A830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2B01"/>
    <w:rsid w:val="00185571"/>
    <w:rsid w:val="001B60D8"/>
    <w:rsid w:val="001E50FB"/>
    <w:rsid w:val="001F6933"/>
    <w:rsid w:val="0021148A"/>
    <w:rsid w:val="00230A63"/>
    <w:rsid w:val="00263D6D"/>
    <w:rsid w:val="00264D19"/>
    <w:rsid w:val="002849F8"/>
    <w:rsid w:val="00297E94"/>
    <w:rsid w:val="00325398"/>
    <w:rsid w:val="0038246E"/>
    <w:rsid w:val="003C4E2D"/>
    <w:rsid w:val="003D35F9"/>
    <w:rsid w:val="003E3A15"/>
    <w:rsid w:val="00413F4C"/>
    <w:rsid w:val="00425CD6"/>
    <w:rsid w:val="0044669B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66CB4"/>
    <w:rsid w:val="006F3AFA"/>
    <w:rsid w:val="007B5AFD"/>
    <w:rsid w:val="007D21D8"/>
    <w:rsid w:val="007D5A5D"/>
    <w:rsid w:val="007E33BC"/>
    <w:rsid w:val="0081452B"/>
    <w:rsid w:val="008155EE"/>
    <w:rsid w:val="008613BD"/>
    <w:rsid w:val="00863025"/>
    <w:rsid w:val="00871F01"/>
    <w:rsid w:val="008C12EA"/>
    <w:rsid w:val="008E2573"/>
    <w:rsid w:val="00920CA0"/>
    <w:rsid w:val="009419D8"/>
    <w:rsid w:val="00975CC6"/>
    <w:rsid w:val="009C2FC7"/>
    <w:rsid w:val="00A71431"/>
    <w:rsid w:val="00A83093"/>
    <w:rsid w:val="00AC4528"/>
    <w:rsid w:val="00AD027A"/>
    <w:rsid w:val="00B82F18"/>
    <w:rsid w:val="00C44694"/>
    <w:rsid w:val="00C447DD"/>
    <w:rsid w:val="00C836B9"/>
    <w:rsid w:val="00C958E9"/>
    <w:rsid w:val="00CE7362"/>
    <w:rsid w:val="00D01B78"/>
    <w:rsid w:val="00D07F55"/>
    <w:rsid w:val="00D27616"/>
    <w:rsid w:val="00D44401"/>
    <w:rsid w:val="00D66226"/>
    <w:rsid w:val="00DE3FED"/>
    <w:rsid w:val="00E16172"/>
    <w:rsid w:val="00E47974"/>
    <w:rsid w:val="00E74C1F"/>
    <w:rsid w:val="00EB47D5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4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47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47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47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47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4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47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47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47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47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7333</izvorni_sadrzaj>
    <derivirana_varijabla naziv="DomainObject.Predmet.Broj_1">7333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St-7333/2015</izvorni_sadrzaj>
    <derivirana_varijabla naziv="DomainObject.Predmet.OznakaBroj_1">St-7333/2015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KLOMPA UGOSTITELJSTVO d.o.o.</izvorni_sadrzaj>
    <derivirana_varijabla naziv="DomainObject.Predmet.ProtustrankaFormated_1">  KLOMPA UGOSTITELJSTVO d.o.o.</derivirana_varijabla>
  </DomainObject.Predmet.ProtustrankaFormated>
  <DomainObject.Predmet.ProtustrankaFormatedOIB>
    <izvorni_sadrzaj>  KLOMPA UGOSTITELJSTVO d.o.o., OIB 50653833287</izvorni_sadrzaj>
    <derivirana_varijabla naziv="DomainObject.Predmet.ProtustrankaFormatedOIB_1">  KLOMPA UGOSTITELJSTVO d.o.o., OIB 50653833287</derivirana_varijabla>
  </DomainObject.Predmet.ProtustrankaFormatedOIB>
  <DomainObject.Predmet.ProtustrankaFormatedWithAdress>
    <izvorni_sadrzaj> KLOMPA UGOSTITELJSTVO d.o.o., Zagrebačka 88, 10410 Velika Gorica</izvorni_sadrzaj>
    <derivirana_varijabla naziv="DomainObject.Predmet.ProtustrankaFormatedWithAdress_1"> KLOMPA UGOSTITELJSTVO d.o.o., Zagrebačka 88, 10410 Velika Gorica</derivirana_varijabla>
  </DomainObject.Predmet.ProtustrankaFormatedWithAdress>
  <DomainObject.Predmet.ProtustrankaFormatedWithAdressOIB>
    <izvorni_sadrzaj> KLOMPA UGOSTITELJSTVO d.o.o., OIB 50653833287, Zagrebačka 88, 10410 Velika Gorica</izvorni_sadrzaj>
    <derivirana_varijabla naziv="DomainObject.Predmet.ProtustrankaFormatedWithAdressOIB_1"> KLOMPA UGOSTITELJSTVO d.o.o., OIB 50653833287, Zagrebačka 88, 10410 Velika Gorica</derivirana_varijabla>
  </DomainObject.Predmet.ProtustrankaFormatedWithAdressOIB>
  <DomainObject.Predmet.ProtustrankaWithAdress>
    <izvorni_sadrzaj>KLOMPA UGOSTITELJSTVO d.o.o. Zagrebačka 88, 10410 Velika Gorica</izvorni_sadrzaj>
    <derivirana_varijabla naziv="DomainObject.Predmet.ProtustrankaWithAdress_1">KLOMPA UGOSTITELJSTVO d.o.o. Zagrebačka 88, 10410 Velika Gorica</derivirana_varijabla>
  </DomainObject.Predmet.ProtustrankaWithAdress>
  <DomainObject.Predmet.ProtustrankaWithAdressOIB>
    <izvorni_sadrzaj>KLOMPA UGOSTITELJSTVO d.o.o., OIB 50653833287, Zagrebačka 88, 10410 Velika Gorica</izvorni_sadrzaj>
    <derivirana_varijabla naziv="DomainObject.Predmet.ProtustrankaWithAdressOIB_1">KLOMPA UGOSTITELJSTVO d.o.o., OIB 50653833287, Zagrebačka 88, 10410 Velika Gorica</derivirana_varijabla>
  </DomainObject.Predmet.ProtustrankaWithAdressOIB>
  <DomainObject.Predmet.ProtustrankaNazivFormated>
    <izvorni_sadrzaj>KLOMPA UGOSTITELJSTVO d.o.o.</izvorni_sadrzaj>
    <derivirana_varijabla naziv="DomainObject.Predmet.ProtustrankaNazivFormated_1">KLOMPA UGOSTITELJSTVO d.o.o.</derivirana_varijabla>
  </DomainObject.Predmet.ProtustrankaNazivFormated>
  <DomainObject.Predmet.ProtustrankaNazivFormatedOIB>
    <izvorni_sadrzaj>KLOMPA UGOSTITELJSTVO d.o.o., OIB 50653833287</izvorni_sadrzaj>
    <derivirana_varijabla naziv="DomainObject.Predmet.ProtustrankaNazivFormatedOIB_1">KLOMPA UGOSTITELJSTVO d.o.o., OIB 50653833287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KLOMPA UGOSTITELJSTVO d.o.o.</item>
    </izvorni_sadrzaj>
    <derivirana_varijabla naziv="DomainObject.Predmet.ProtuStrankaListFormated_1">
      <item>KLOMPA UGOSTITELJSTVO d.o.o.</item>
    </derivirana_varijabla>
  </DomainObject.Predmet.ProtuStrankaListFormated>
  <DomainObject.Predmet.ProtuStrankaListFormatedOIB>
    <izvorni_sadrzaj>
      <item>KLOMPA UGOSTITELJSTVO d.o.o., OIB 50653833287</item>
    </izvorni_sadrzaj>
    <derivirana_varijabla naziv="DomainObject.Predmet.ProtuStrankaListFormatedOIB_1">
      <item>KLOMPA UGOSTITELJSTVO d.o.o., OIB 50653833287</item>
    </derivirana_varijabla>
  </DomainObject.Predmet.ProtuStrankaListFormatedOIB>
  <DomainObject.Predmet.ProtuStrankaListFormatedWithAdress>
    <izvorni_sadrzaj>
      <item>KLOMPA UGOSTITELJSTVO d.o.o., Zagrebačka 88, 10410 Velika Gorica</item>
    </izvorni_sadrzaj>
    <derivirana_varijabla naziv="DomainObject.Predmet.ProtuStrankaListFormatedWithAdress_1">
      <item>KLOMPA UGOSTITELJSTVO d.o.o., Zagrebačka 88, 10410 Velika Gorica</item>
    </derivirana_varijabla>
  </DomainObject.Predmet.ProtuStrankaListFormatedWithAdress>
  <DomainObject.Predmet.ProtuStrankaListFormatedWithAdressOIB>
    <izvorni_sadrzaj>
      <item>KLOMPA UGOSTITELJSTVO d.o.o., OIB 50653833287, Zagrebačka 88, 10410 Velika Gorica</item>
    </izvorni_sadrzaj>
    <derivirana_varijabla naziv="DomainObject.Predmet.ProtuStrankaListFormatedWithAdressOIB_1">
      <item>KLOMPA UGOSTITELJSTVO d.o.o., OIB 50653833287, Zagrebačka 88, 10410 Velika Gorica</item>
    </derivirana_varijabla>
  </DomainObject.Predmet.ProtuStrankaListFormatedWithAdressOIB>
  <DomainObject.Predmet.ProtuStrankaListNazivFormated>
    <izvorni_sadrzaj>
      <item>KLOMPA UGOSTITELJSTVO d.o.o.</item>
    </izvorni_sadrzaj>
    <derivirana_varijabla naziv="DomainObject.Predmet.ProtuStrankaListNazivFormated_1">
      <item>KLOMPA UGOSTITELJSTVO d.o.o.</item>
    </derivirana_varijabla>
  </DomainObject.Predmet.ProtuStrankaListNazivFormated>
  <DomainObject.Predmet.ProtuStrankaListNazivFormatedOIB>
    <izvorni_sadrzaj>
      <item>KLOMPA UGOSTITELJSTVO d.o.o., OIB 50653833287</item>
    </izvorni_sadrzaj>
    <derivirana_varijabla naziv="DomainObject.Predmet.ProtuStrankaListNazivFormatedOIB_1">
      <item>KLOMPA UGOSTITELJSTVO d.o.o., OIB 50653833287</item>
    </derivirana_varijabla>
  </DomainObject.Predmet.ProtuStrankaListNazivFormatedOIB>
  <DomainObject.Predmet.OstaliListFormated>
    <izvorni_sadrzaj>
      <item>Hrvoje Bušić</item>
    </izvorni_sadrzaj>
    <derivirana_varijabla naziv="DomainObject.Predmet.OstaliListFormated_1">
      <item>Hrvoje Bušić</item>
    </derivirana_varijabla>
  </DomainObject.Predmet.OstaliListFormated>
  <DomainObject.Predmet.OstaliListFormatedOIB>
    <izvorni_sadrzaj>
      <item>Hrvoje Bušić, OIB 10032968617</item>
    </izvorni_sadrzaj>
    <derivirana_varijabla naziv="DomainObject.Predmet.OstaliListFormatedOIB_1">
      <item>Hrvoje Bušić, OIB 10032968617</item>
    </derivirana_varijabla>
  </DomainObject.Predmet.OstaliListFormatedOIB>
  <DomainObject.Predmet.OstaliListFormatedWithAdress>
    <izvorni_sadrzaj>
      <item>Hrvoje Bušić, Vinka Benca 3, 51000 Rijeka</item>
    </izvorni_sadrzaj>
    <derivirana_varijabla naziv="DomainObject.Predmet.OstaliListFormatedWithAdress_1">
      <item>Hrvoje Bušić, Vinka Benca 3, 51000 Rijeka</item>
    </derivirana_varijabla>
  </DomainObject.Predmet.OstaliListFormatedWithAdress>
  <DomainObject.Predmet.OstaliListFormatedWithAdressOIB>
    <izvorni_sadrzaj>
      <item>Hrvoje Bušić, OIB 10032968617, Vinka Benca 3, 51000 Rijeka</item>
    </izvorni_sadrzaj>
    <derivirana_varijabla naziv="DomainObject.Predmet.OstaliListFormatedWithAdressOIB_1">
      <item>Hrvoje Bušić, OIB 10032968617, Vinka Benca 3, 51000 Rijeka</item>
    </derivirana_varijabla>
  </DomainObject.Predmet.OstaliListFormatedWithAdressOIB>
  <DomainObject.Predmet.OstaliListNazivFormated>
    <izvorni_sadrzaj>
      <item>Hrvoje Bušić</item>
    </izvorni_sadrzaj>
    <derivirana_varijabla naziv="DomainObject.Predmet.OstaliListNazivFormated_1">
      <item>Hrvoje Bušić</item>
    </derivirana_varijabla>
  </DomainObject.Predmet.OstaliListNazivFormated>
  <DomainObject.Predmet.OstaliListNazivFormatedOIB>
    <izvorni_sadrzaj>
      <item>Hrvoje Bušić, OIB 10032968617</item>
    </izvorni_sadrzaj>
    <derivirana_varijabla naziv="DomainObject.Predmet.OstaliListNazivFormatedOIB_1">
      <item>Hrvoje Bušić, OIB 10032968617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KLOMPA UGOSTITELJSTVO d.o.o.</izvorni_sadrzaj>
    <derivirana_varijabla naziv="DomainObject.Predmet.ProtustrankaIDrugi_1">KLOMPA UGOSTITELJSTVO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KLOMPA UGOSTITELJSTVO d.o.o., OIB 50653833287, Zagrebačka 88, 10410 Velika Gorica</izvorni_sadrzaj>
    <derivirana_varijabla naziv="DomainObject.Predmet.ProtustrankaIDrugiAdressOIB_1">KLOMPA UGOSTITELJSTVO d.o.o., OIB 50653833287, Zagrebačka 88,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KLOMPA UGOSTITELJSTVO d.o.o.</item>
      <item>Hrvoje Bušić</item>
    </izvorni_sadrzaj>
    <derivirana_varijabla naziv="DomainObject.Predmet.SudioniciListNaziv_1">
      <item>FINA Regionalni centar Zagreb</item>
      <item>KLOMPA UGOSTITELJSTVO d.o.o.</item>
      <item>Hrvoje Bušić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KLOMPA UGOSTITELJSTVO d.o.o., OIB 50653833287, Zagrebačka 88,10410 Velika Gorica</item>
      <item>Hrvoje Bušić, OIB 10032968617, Vinka Benca 3,51000 Rijeka</item>
    </izvorni_sadrzaj>
    <derivirana_varijabla naziv="DomainObject.Predmet.SudioniciListAdressOIB_1">
      <item>FINA Regionalni centar Zagreb, OIB 85821130368, Trg svibanjskih žrtava 1995. br 1,10000 Zagreb</item>
      <item>KLOMPA UGOSTITELJSTVO d.o.o., OIB 50653833287, Zagrebačka 88,10410 Velika Gorica</item>
      <item>Hrvoje Bušić, OIB 10032968617, Vinka Benca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50653833287</item>
      <item>, OIB 10032968617</item>
    </izvorni_sadrzaj>
    <derivirana_varijabla naziv="DomainObject.Predmet.SudioniciListNazivOIB_1">
      <item>, OIB 85821130368</item>
      <item>, OIB 50653833287</item>
      <item>, OIB 10032968617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362D85-A5C5-4248-AC55-F70F01BA21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234</properties:Words>
  <properties:Characters>1295</properties:Characters>
  <properties:Lines>42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2016-04-11T11:36:00Z</dcterms:created>
  <dc:creator>ilukac</dc:creator>
  <cp:lastModifiedBy>Valerija Svečak</cp:lastModifiedBy>
  <cp:lastPrinted>2016-04-11T07:43:00Z</cp:lastPrinted>
  <dcterms:modified xmlns:xsi="http://www.w3.org/2001/XMLSchema-instance" xsi:type="dcterms:W3CDTF">2016-04-11T11:45:00Z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