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68946" w14:paraId="0c68946" w:rsidRDefault="00494FB2" w:rsidP="00910611" w:rsidR="00D73553" w:rsidRPr="00A124F6">
      <w:pPr>
        <w:ind w:firstLine="708"/>
        <w15:collapsed w:val="false"/>
      </w:pPr>
      <w:bookmarkStart w:name="_GoBack" w:id="0"/>
      <w:bookmarkEnd w:id="0"/>
      <w:r w:rsidRPr="00A124F6">
        <w:t xml:space="preserve"> </w:t>
      </w:r>
      <w:r w:rsidR="00D73553" w:rsidRPr="00A124F6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A124F6">
      <w:r w:rsidRPr="00A124F6">
        <w:rPr>
          <w:rFonts w:eastAsia="MS Mincho"/>
          <w:szCs w:val="24"/>
        </w:rPr>
        <w:t>REPUBLIKA HRVATSKA</w:t>
      </w:r>
    </w:p>
    <w:p w:rsidRDefault="00D73553" w:rsidP="00910611" w:rsidR="00D73553" w:rsidRPr="00A124F6">
      <w:r w:rsidRPr="00A124F6">
        <w:rPr>
          <w:rFonts w:eastAsia="MS Mincho"/>
          <w:szCs w:val="24"/>
        </w:rPr>
        <w:t>TRGOVAČKI SUD U RIJECI</w:t>
      </w:r>
    </w:p>
    <w:p w:rsidRDefault="00CC037E" w:rsidR="00D73553" w:rsidRPr="00A124F6">
      <w:pPr>
        <w:rPr>
          <w:rFonts w:eastAsia="MS Mincho"/>
          <w:szCs w:val="24"/>
        </w:rPr>
      </w:pPr>
      <w:r w:rsidRPr="00A124F6">
        <w:rPr>
          <w:rFonts w:eastAsia="MS Mincho"/>
          <w:szCs w:val="24"/>
        </w:rPr>
        <w:t xml:space="preserve"> </w:t>
      </w:r>
      <w:r w:rsidR="00D73553" w:rsidRPr="00A124F6">
        <w:rPr>
          <w:rFonts w:eastAsia="MS Mincho"/>
          <w:szCs w:val="24"/>
        </w:rPr>
        <w:t xml:space="preserve">     Rijeka, Zadarska 1 i 3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R E P U B L I K A    H R V A T S K A</w:t>
      </w:r>
    </w:p>
    <w:p w:rsidRDefault="00A124F6" w:rsidP="00A124F6" w:rsidR="00A124F6" w:rsidRPr="00A124F6">
      <w:pPr>
        <w:jc w:val="center"/>
      </w:pPr>
      <w:r w:rsidRPr="00A124F6">
        <w:t>R J E Š E N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ab/>
        <w:t>Trgovački sud u Rijeci, po stečajnom sucu Veri Jelenović, u stečajnom postupku nad dužnikom ARHIMAR PROJEKT projektiranje i građevinarstvo d. o. o. u stečaju Poreč (Grad Poreč - Parenzo), Bernarda Parentina 16, OIB: 93111903373, dana 29. svibnja 2018.</w:t>
      </w:r>
    </w:p>
    <w:p w:rsidRDefault="00A124F6" w:rsidP="00A124F6" w:rsidR="00A124F6" w:rsidRPr="00A124F6">
      <w:pPr>
        <w:jc w:val="both"/>
      </w:pPr>
      <w:r w:rsidRPr="00A124F6">
        <w:t xml:space="preserve"> </w:t>
      </w:r>
    </w:p>
    <w:p w:rsidRDefault="00A124F6" w:rsidP="00A124F6" w:rsidR="00A124F6" w:rsidRPr="00A124F6">
      <w:pPr>
        <w:jc w:val="center"/>
      </w:pPr>
      <w:r w:rsidRPr="00A124F6">
        <w:t>r i j e š i o  j e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ind w:firstLine="360"/>
        <w:jc w:val="both"/>
      </w:pPr>
      <w:r w:rsidRPr="00A124F6">
        <w:t xml:space="preserve"> </w:t>
      </w:r>
      <w:r w:rsidRPr="00A124F6">
        <w:tab/>
        <w:t>Ispravlja se zaključak ovog suda posl. br. 14 St-553/2013-9</w:t>
      </w:r>
      <w:r w:rsidR="006B7231">
        <w:t>5</w:t>
      </w:r>
      <w:r w:rsidRPr="00A124F6">
        <w:t xml:space="preserve"> od 8. veljače 2018. u izreci, točka IV., redak pedesetpeti, tako da umjesto „dražbeni korak iznosi 5.000,00 kn;“ treba pisati „dražbeni korak iznosi 1.000,00 kn;“.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Obrazloženje</w:t>
      </w:r>
    </w:p>
    <w:p w:rsidRDefault="00A124F6" w:rsidP="00A124F6" w:rsidR="00A124F6" w:rsidRPr="00A124F6">
      <w:pPr>
        <w:jc w:val="center"/>
      </w:pPr>
    </w:p>
    <w:p w:rsidRDefault="00A124F6" w:rsidP="00A124F6" w:rsidR="00A124F6" w:rsidRPr="00A124F6">
      <w:pPr>
        <w:jc w:val="both"/>
      </w:pPr>
      <w:r w:rsidRPr="00A124F6">
        <w:tab/>
        <w:t>U ovosudnom je rješenju posl. br. 14 St-553/2013-9</w:t>
      </w:r>
      <w:r w:rsidR="006B7231">
        <w:t>5</w:t>
      </w:r>
      <w:r w:rsidRPr="00A124F6">
        <w:t xml:space="preserve"> od 8. veljače 2018.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6.  Stečajnog zakona </w:t>
      </w:r>
      <w:r w:rsidRPr="00A124F6">
        <w:rPr>
          <w:bCs/>
        </w:rPr>
        <w:t>(dalje: SZ, objavljen u NN 44/96, 29/99, 129/00, 123/03, 82/06, 116/10, 25/12 i 133/12)</w:t>
      </w:r>
      <w:r w:rsidRPr="00A124F6">
        <w:t xml:space="preserve">, valjalo donijeti ovo rješenje.  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>U Rijeci 29. svibnja 2018.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center"/>
      </w:pPr>
      <w:r w:rsidRPr="00A124F6">
        <w:t xml:space="preserve">                                                                               Stečajni sudac</w:t>
      </w:r>
    </w:p>
    <w:p w:rsidRDefault="00A124F6" w:rsidP="00A124F6" w:rsidR="00A124F6" w:rsidRPr="00A124F6">
      <w:pPr>
        <w:jc w:val="both"/>
      </w:pPr>
      <w:r w:rsidRPr="00A124F6">
        <w:t xml:space="preserve">                                                                                                       Vera Jelenović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  <w:r w:rsidRPr="00A124F6">
        <w:t>UPUTA O PRAVNOM LIJEKU:</w:t>
      </w:r>
    </w:p>
    <w:p w:rsidRDefault="00A124F6" w:rsidP="00A124F6" w:rsidR="00A124F6" w:rsidRPr="00A124F6">
      <w:pPr>
        <w:jc w:val="both"/>
      </w:pPr>
      <w:r w:rsidRPr="00A124F6">
        <w:tab/>
        <w:t>Protiv ovog rješenja nezadovoljna stranka može podnijeti žalbu u roku od 8 dana od dana primitka istog. Dostava se smatra obavljenom istekom osmoga dana od dana objave pismena na mrežnoj stranici e-Oglasna ploča sudova.  Žalba se podnosi putem ovog suda u tri istovjetna primjerka, a o žalbi odlučuje Visoki trgovački sud Republike Hrvatske u Zagrebu.</w:t>
      </w:r>
    </w:p>
    <w:p w:rsidRDefault="00A124F6" w:rsidP="00A124F6" w:rsidR="00A124F6" w:rsidRPr="00A124F6">
      <w:pPr>
        <w:jc w:val="both"/>
      </w:pPr>
    </w:p>
    <w:p w:rsidRDefault="00A124F6" w:rsidP="00A124F6" w:rsidR="00A124F6" w:rsidRPr="00A124F6">
      <w:pPr>
        <w:jc w:val="both"/>
      </w:pPr>
    </w:p>
    <w:sectPr w:rsidR="00A124F6" w:rsidRPr="00A124F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1A" w:rsidP="00C75245" w:rsidR="009A081A">
      <w:r>
        <w:separator/>
      </w:r>
    </w:p>
  </w:endnote>
  <w:endnote w:id="0" w:type="continuationSeparator">
    <w:p w:rsidRDefault="009A081A" w:rsidP="00C75245" w:rsidR="009A0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4BCC">
          <w:rPr>
            <w:noProof/>
          </w:rPr>
          <w:t>1</w:t>
        </w:r>
        <w:r>
          <w:fldChar w:fldCharType="end"/>
        </w:r>
      </w:p>
    </w:sdtContent>
  </w:sdt>
  <w:p w:rsidRDefault="00F24BCC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1A" w:rsidP="00C75245" w:rsidR="009A081A">
      <w:r>
        <w:separator/>
      </w:r>
    </w:p>
  </w:footnote>
  <w:footnote w:id="0" w:type="continuationSeparator">
    <w:p w:rsidRDefault="009A081A" w:rsidP="00C75245" w:rsidR="009A0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0A3E98">
      <w:t>553</w:t>
    </w:r>
    <w:r>
      <w:t>/201</w:t>
    </w:r>
    <w:r w:rsidR="000A3E98">
      <w:t>3</w:t>
    </w:r>
    <w:r>
      <w:t>-</w:t>
    </w:r>
    <w:r w:rsidR="005B634F">
      <w:t>11</w:t>
    </w:r>
    <w:r w:rsidR="006B7231">
      <w:t>6</w:t>
    </w:r>
  </w:p>
  <w:p w:rsidRDefault="00F24BCC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5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A3E98"/>
    <w:rsid w:val="000D761E"/>
    <w:rsid w:val="000E593A"/>
    <w:rsid w:val="0010243B"/>
    <w:rsid w:val="001D0EF7"/>
    <w:rsid w:val="0024139F"/>
    <w:rsid w:val="002D08D0"/>
    <w:rsid w:val="00370089"/>
    <w:rsid w:val="00397E6A"/>
    <w:rsid w:val="003A78D1"/>
    <w:rsid w:val="0041565A"/>
    <w:rsid w:val="00494FB2"/>
    <w:rsid w:val="004A2B10"/>
    <w:rsid w:val="004C2D6D"/>
    <w:rsid w:val="005B634F"/>
    <w:rsid w:val="0060550D"/>
    <w:rsid w:val="0061104D"/>
    <w:rsid w:val="006B7231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964AA"/>
    <w:rsid w:val="008A2140"/>
    <w:rsid w:val="008D78DC"/>
    <w:rsid w:val="008F410A"/>
    <w:rsid w:val="009A081A"/>
    <w:rsid w:val="00A124F6"/>
    <w:rsid w:val="00A51E81"/>
    <w:rsid w:val="00A811AD"/>
    <w:rsid w:val="00AF7AF2"/>
    <w:rsid w:val="00B1301F"/>
    <w:rsid w:val="00B3391E"/>
    <w:rsid w:val="00B45B51"/>
    <w:rsid w:val="00B54D90"/>
    <w:rsid w:val="00B63A09"/>
    <w:rsid w:val="00B82299"/>
    <w:rsid w:val="00BA0277"/>
    <w:rsid w:val="00BB3DCD"/>
    <w:rsid w:val="00C60B28"/>
    <w:rsid w:val="00C75245"/>
    <w:rsid w:val="00CB0C5F"/>
    <w:rsid w:val="00CC037E"/>
    <w:rsid w:val="00CC68D6"/>
    <w:rsid w:val="00D73553"/>
    <w:rsid w:val="00D930A1"/>
    <w:rsid w:val="00DC187A"/>
    <w:rsid w:val="00DC79F5"/>
    <w:rsid w:val="00E20C10"/>
    <w:rsid w:val="00E975F2"/>
    <w:rsid w:val="00EA1771"/>
    <w:rsid w:val="00EB21C9"/>
    <w:rsid w:val="00EC4032"/>
    <w:rsid w:val="00EF14C0"/>
    <w:rsid w:val="00F24BCC"/>
    <w:rsid w:val="00F31CAD"/>
    <w:rsid w:val="00F50C0F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4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4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4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4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24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4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4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4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4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71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9818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299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2018.</izvorni_sadrzaj>
    <derivirana_varijabla naziv="DomainObject.DatumDonosenjaOdluke_1">29.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ispravak zaključka</izvorni_sadrzaj>
    <derivirana_varijabla naziv="DomainObject.Primjedba_1">ispravak zaključka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St-553/2013</izvorni_sadrzaj>
    <derivirana_varijabla naziv="DomainObject.Predmet.OznakaBroj_1">St-553/2013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ARHIMAR PROJEKT d.o.o.  Poreč</izvorni_sadrzaj>
    <derivirana_varijabla naziv="DomainObject.Predmet.ProtustrankaFormated_1">  ARHIMAR PROJEKT d.o.o.  Poreč</derivirana_varijabla>
  </DomainObject.Predmet.ProtustrankaFormated>
  <DomainObject.Predmet.ProtustrankaFormatedOIB>
    <izvorni_sadrzaj>  ARHIMAR PROJEKT d.o.o.  Poreč, OIB 93111903373</izvorni_sadrzaj>
    <derivirana_varijabla naziv="DomainObject.Predmet.ProtustrankaFormatedOIB_1">  ARHIMAR PROJEKT d.o.o.  Poreč, OIB 93111903373</derivirana_varijabla>
  </DomainObject.Predmet.ProtustrankaFormatedOIB>
  <DomainObject.Predmet.ProtustrankaFormatedWithAdress>
    <izvorni_sadrzaj> ARHIMAR PROJEKT d.o.o.  Poreč, Bernarda Parentina 16, 52 440 Poreč</izvorni_sadrzaj>
    <derivirana_varijabla naziv="DomainObject.Predmet.ProtustrankaFormatedWithAdress_1"> ARHIMAR PROJEKT d.o.o.  Poreč, Bernarda Parentina 16, 52 440 Poreč</derivirana_varijabla>
  </DomainObject.Predmet.ProtustrankaFormatedWithAdress>
  <DomainObject.Predmet.ProtustrankaFormatedWithAdressOIB>
    <izvorni_sadrzaj> ARHIMAR PROJEKT d.o.o.  Poreč, OIB 93111903373, Bernarda Parentina 16, 52 440 Poreč</izvorni_sadrzaj>
    <derivirana_varijabla naziv="DomainObject.Predmet.ProtustrankaFormatedWithAdressOIB_1"> ARHIMAR PROJEKT d.o.o.  Poreč, OIB 93111903373, Bernarda Parentina 16, 52 440 Poreč</derivirana_varijabla>
  </DomainObject.Predmet.ProtustrankaFormatedWithAdressOIB>
  <DomainObject.Predmet.ProtustrankaWithAdress>
    <izvorni_sadrzaj>ARHIMAR PROJEKT d.o.o.  Poreč Bernarda Parentina 16, 52 440 Poreč</izvorni_sadrzaj>
    <derivirana_varijabla naziv="DomainObject.Predmet.ProtustrankaWithAdress_1">ARHIMAR PROJEKT d.o.o.  Poreč Bernarda Parentina 16, 52 440 Poreč</derivirana_varijabla>
  </DomainObject.Predmet.ProtustrankaWithAdress>
  <DomainObject.Predmet.ProtustrankaWithAdressOIB>
    <izvorni_sadrzaj>ARHIMAR PROJEKT d.o.o.  Poreč, OIB 93111903373, Bernarda Parentina 16, 52 440 Poreč</izvorni_sadrzaj>
    <derivirana_varijabla naziv="DomainObject.Predmet.ProtustrankaWithAdressOIB_1">ARHIMAR PROJEKT d.o.o.  Poreč, OIB 93111903373, Bernarda Parentina 16, 52 440 Poreč</derivirana_varijabla>
  </DomainObject.Predmet.ProtustrankaWithAdressOIB>
  <DomainObject.Predmet.ProtustrankaNazivFormated>
    <izvorni_sadrzaj>ARHIMAR PROJEKT d.o.o.  Poreč</izvorni_sadrzaj>
    <derivirana_varijabla naziv="DomainObject.Predmet.ProtustrankaNazivFormated_1">ARHIMAR PROJEKT d.o.o.  Poreč</derivirana_varijabla>
  </DomainObject.Predmet.ProtustrankaNazivFormated>
  <DomainObject.Predmet.ProtustrankaNazivFormatedOIB>
    <izvorni_sadrzaj>ARHIMAR PROJEKT d.o.o.  Poreč, OIB 93111903373</izvorni_sadrzaj>
    <derivirana_varijabla naziv="DomainObject.Predmet.ProtustrankaNazivFormatedOIB_1">ARHIMAR PROJEKT d.o.o.  Poreč, OIB 93111903373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Albrechtova 42, 10 000 Zagreb</izvorni_sadrzaj>
    <derivirana_varijabla naziv="DomainObject.Predmet.StrankaFormatedWithAdress_1"> FINA  Zagreb, Albrechtova 42, 10 000 Zagreb</derivirana_varijabla>
  </DomainObject.Predmet.StrankaFormatedWithAdress>
  <DomainObject.Predmet.StrankaFormatedWithAdressOIB>
    <izvorni_sadrzaj> FINA  Zagreb, OIB 85821130368, Albrechtova 42, 10 000 Zagreb</izvorni_sadrzaj>
    <derivirana_varijabla naziv="DomainObject.Predmet.StrankaFormatedWithAdressOIB_1"> FINA  Zagreb, OIB 85821130368, Albrechtova 42, 10 000 Zagreb</derivirana_varijabla>
  </DomainObject.Predmet.StrankaFormatedWithAdressOIB>
  <DomainObject.Predmet.StrankaWithAdress>
    <izvorni_sadrzaj>FINA  Zagreb Albrechtova 42,10 000 Zagreb</izvorni_sadrzaj>
    <derivirana_varijabla naziv="DomainObject.Predmet.StrankaWithAdress_1">FINA  Zagreb Albrechtova 42,10 000 Zagreb</derivirana_varijabla>
  </DomainObject.Predmet.StrankaWithAdress>
  <DomainObject.Predmet.StrankaWithAdressOIB>
    <izvorni_sadrzaj>FINA  Zagreb, OIB 85821130368, Albrechtova 42,10 000 Zagreb</izvorni_sadrzaj>
    <derivirana_varijabla naziv="DomainObject.Predmet.StrankaWithAdressOIB_1">FINA  Zagreb, OIB 85821130368, Albrechtova 42,10 000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Albrechtova 42, 10 000 Zagreb</item>
    </izvorni_sadrzaj>
    <derivirana_varijabla naziv="DomainObject.Predmet.StrankaListFormatedWithAdress_1">
      <item>FINA  Zagreb, Albrechtova 42, 10 000 Zagreb</item>
    </derivirana_varijabla>
  </DomainObject.Predmet.StrankaListFormatedWithAdress>
  <DomainObject.Predmet.StrankaListFormatedWithAdressOIB>
    <izvorni_sadrzaj>
      <item>FINA  Zagreb, OIB 85821130368, Albrechtova 42, 10 000 Zagreb</item>
    </izvorni_sadrzaj>
    <derivirana_varijabla naziv="DomainObject.Predmet.StrankaListFormatedWithAdressOIB_1">
      <item>FINA  Zagreb, OIB 85821130368, Albrechtova 42,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ARHIMAR PROJEKT d.o.o.  Poreč</item>
    </izvorni_sadrzaj>
    <derivirana_varijabla naziv="DomainObject.Predmet.ProtuStrankaListFormated_1">
      <item>ARHIMAR PROJEKT d.o.o.  Poreč</item>
    </derivirana_varijabla>
  </DomainObject.Predmet.ProtuStrankaListFormated>
  <DomainObject.Predmet.ProtuStrankaListFormatedOIB>
    <izvorni_sadrzaj>
      <item>ARHIMAR PROJEKT d.o.o.  Poreč, OIB 93111903373</item>
    </izvorni_sadrzaj>
    <derivirana_varijabla naziv="DomainObject.Predmet.ProtuStrankaListFormatedOIB_1">
      <item>ARHIMAR PROJEKT d.o.o.  Poreč, OIB 93111903373</item>
    </derivirana_varijabla>
  </DomainObject.Predmet.ProtuStrankaListFormatedOIB>
  <DomainObject.Predmet.ProtuStrankaListFormatedWithAdress>
    <izvorni_sadrzaj>
      <item>ARHIMAR PROJEKT d.o.o.  Poreč, Bernarda Parentina 16, 52 440 Poreč</item>
    </izvorni_sadrzaj>
    <derivirana_varijabla naziv="DomainObject.Predmet.ProtuStrankaListFormatedWithAdress_1">
      <item>ARHIMAR PROJEKT d.o.o.  Poreč, Bernarda Parentina 16, 52 440 Poreč</item>
    </derivirana_varijabla>
  </DomainObject.Predmet.ProtuStrankaListFormatedWithAdress>
  <DomainObject.Predmet.ProtuStrankaListFormatedWithAdressOIB>
    <izvorni_sadrzaj>
      <item>ARHIMAR PROJEKT d.o.o.  Poreč, OIB 93111903373, Bernarda Parentina 16, 52 440 Poreč</item>
    </izvorni_sadrzaj>
    <derivirana_varijabla naziv="DomainObject.Predmet.ProtuStrankaListFormatedWithAdressOIB_1">
      <item>ARHIMAR PROJEKT d.o.o.  Poreč, OIB 93111903373, Bernarda Parentina 16, 52 440 Poreč</item>
    </derivirana_varijabla>
  </DomainObject.Predmet.ProtuStrankaListFormatedWithAdressOIB>
  <DomainObject.Predmet.ProtuStrankaListNazivFormated>
    <izvorni_sadrzaj>
      <item>ARHIMAR PROJEKT d.o.o.  Poreč</item>
    </izvorni_sadrzaj>
    <derivirana_varijabla naziv="DomainObject.Predmet.ProtuStrankaListNazivFormated_1">
      <item>ARHIMAR PROJEKT d.o.o.  Poreč</item>
    </derivirana_varijabla>
  </DomainObject.Predmet.ProtuStrankaListNazivFormated>
  <DomainObject.Predmet.ProtuStrankaListNazivFormatedOIB>
    <izvorni_sadrzaj>
      <item>ARHIMAR PROJEKT d.o.o.  Poreč, OIB 93111903373</item>
    </izvorni_sadrzaj>
    <derivirana_varijabla naziv="DomainObject.Predmet.ProtuStrankaListNazivFormatedOIB_1">
      <item>ARHIMAR PROJEKT d.o.o.  Poreč, OIB 93111903373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2018.</izvorni_sadrzaj>
    <derivirana_varijabla naziv="DomainObject.Datum_1">29.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ARHIMAR PROJEKT d.o.o.  Poreč</izvorni_sadrzaj>
    <derivirana_varijabla naziv="DomainObject.Predmet.ProtustrankaIDrugi_1">ARHIMAR PROJEKT d.o.o.  Poreč</derivirana_varijabla>
  </DomainObject.Predmet.ProtustrankaIDrugi>
  <DomainObject.Predmet.StrankaIDrugiAdressOIB>
    <izvorni_sadrzaj>FINA  Zagreb, OIB 85821130368, Albrechtova 42, 10 000 Zagreb</izvorni_sadrzaj>
    <derivirana_varijabla naziv="DomainObject.Predmet.StrankaIDrugiAdressOIB_1">FINA  Zagreb, OIB 85821130368, Albrechtova 42, 10 000 Zagreb</derivirana_varijabla>
  </DomainObject.Predmet.StrankaIDrugiAdressOIB>
  <DomainObject.Predmet.ProtustrankaIDrugiAdressOIB>
    <izvorni_sadrzaj>ARHIMAR PROJEKT d.o.o.  Poreč, OIB 93111903373, Bernarda Parentina 16, 52 440 Poreč</izvorni_sadrzaj>
    <derivirana_varijabla naziv="DomainObject.Predmet.ProtustrankaIDrugiAdressOIB_1">ARHIMAR PROJEKT d.o.o.  Poreč, OIB 93111903373, Bernarda Parentina 16,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ARHIMAR PROJEKT d.o.o.  Poreč</item>
      <item>FINA  Zagreb</item>
    </izvorni_sadrzaj>
    <derivirana_varijabla naziv="DomainObject.Predmet.SudioniciListNaziv_1">
      <item>ARHIMAR PROJEKT d.o.o.  Poreč</item>
      <item>FINA  Zagreb</item>
    </derivirana_varijabla>
  </DomainObject.Predmet.SudioniciListNaziv>
  <DomainObject.Predmet.SudioniciListAdressOIB>
    <izvorni_sadrzaj>
      <item>ARHIMAR PROJEKT d.o.o.  Poreč, OIB 93111903373, Bernarda Parentina 16,52 440 Poreč</item>
      <item>FINA  Zagreb, OIB 85821130368, Albrechtova 42,10 000 Zagreb</item>
    </izvorni_sadrzaj>
    <derivirana_varijabla naziv="DomainObject.Predmet.SudioniciListAdressOIB_1">
      <item>ARHIMAR PROJEKT d.o.o.  Poreč, OIB 93111903373, Bernarda Parentina 16,52 440 Poreč</item>
      <item>FINA  Zagreb, OIB 85821130368, Albrechtova 42,10 000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93111903373</item>
      <item>, OIB 85821130368</item>
    </izvorni_sadrzaj>
    <derivirana_varijabla naziv="DomainObject.Predmet.SudioniciListNazivOIB_1">
      <item>, OIB 93111903373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53C30B-8BD8-4B5C-BA73-A75B1DED0C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1299</properties:Characters>
  <properties:Lines>41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2018-05-29T06:43:00Z</dcterms:created>
  <dc:creator>Danijela Fumić</dc:creator>
  <cp:lastModifiedBy>Danijela Fumić</cp:lastModifiedBy>
  <cp:lastPrinted>2018-05-29T06:42:00Z</cp:lastPrinted>
  <dcterms:modified xmlns:xsi="http://www.w3.org/2001/XMLSchema-instance" xsi:type="dcterms:W3CDTF">2018-05-29T06:50:00Z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(553 13  rj. ispravak 4..docx)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