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6d54" w14:paraId="9166d5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BF72BF">
        <w:t>16</w:t>
      </w:r>
      <w:r w:rsidR="006F5948">
        <w:t>9</w:t>
      </w:r>
      <w:r w:rsidR="00BF72BF">
        <w:t>0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1421F9">
        <w:t>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BF72BF" w:rsidRPr="00BF72BF">
        <w:t>FIZIKAL j.d.o.o. za trgovinu i usluge, Vinkovci, Ohridska 14/a, MBS 030151730, OIB 62762092487</w:t>
      </w:r>
      <w:r w:rsidRPr="00E255BF">
        <w:t xml:space="preserve">, dana </w:t>
      </w:r>
      <w:r w:rsidR="00BF72BF">
        <w:t>1</w:t>
      </w:r>
      <w:r w:rsidR="001421F9">
        <w:t>2</w:t>
      </w:r>
      <w:r w:rsidRPr="00E255BF">
        <w:t xml:space="preserve">. </w:t>
      </w:r>
      <w:r w:rsidR="00D0031D">
        <w:t>siječnj</w:t>
      </w:r>
      <w:r w:rsidRPr="00E255BF">
        <w:t>a 201</w:t>
      </w:r>
      <w:r w:rsidR="00D0031D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D0031D" w:rsidRPr="00D0031D">
        <w:t>Antonio Jerković, Vinkovci, Ohridska 14, OIB 32842651338</w:t>
      </w:r>
      <w:r>
        <w:t xml:space="preserve"> po t. 4. izreke rješenja ovoga suda poslovnog broja 14 St-</w:t>
      </w:r>
      <w:r w:rsidR="00D0031D">
        <w:t>16</w:t>
      </w:r>
      <w:r>
        <w:t>9</w:t>
      </w:r>
      <w:r w:rsidR="00D0031D">
        <w:t>0</w:t>
      </w:r>
      <w:r>
        <w:t>/16-2</w:t>
      </w:r>
      <w:r w:rsidR="00D0031D">
        <w:t>0</w:t>
      </w:r>
      <w:r>
        <w:t xml:space="preserve"> od </w:t>
      </w:r>
      <w:r w:rsidR="00627C70">
        <w:t>14</w:t>
      </w:r>
      <w:r>
        <w:t>.</w:t>
      </w:r>
      <w:r w:rsidR="00627C70">
        <w:t>11</w:t>
      </w:r>
      <w:r>
        <w:t>.2016. , odnosno da u dogovoru sa stečajn</w:t>
      </w:r>
      <w:r w:rsidR="00F30658">
        <w:t>i</w:t>
      </w:r>
      <w:r>
        <w:t>m upravitelj</w:t>
      </w:r>
      <w:r w:rsidR="00F30658">
        <w:t>e</w:t>
      </w:r>
      <w:r>
        <w:t xml:space="preserve">m </w:t>
      </w:r>
      <w:r w:rsidR="00627C70" w:rsidRPr="00627C70">
        <w:t>Mijo</w:t>
      </w:r>
      <w:r w:rsidR="00627C70">
        <w:t>m</w:t>
      </w:r>
      <w:r w:rsidR="00627C70" w:rsidRPr="00627C70">
        <w:t xml:space="preserve"> Rončević, Osijek, Vij. I. Meštrovića 74, OIB 97146101285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C056D">
        <w:t>1</w:t>
      </w:r>
      <w:r w:rsidR="00CB1BDB">
        <w:t>2</w:t>
      </w:r>
      <w:r w:rsidRPr="008D4802">
        <w:t xml:space="preserve">. </w:t>
      </w:r>
      <w:r w:rsidR="000C056D">
        <w:t>siječnj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0C056D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0C056D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0C056D" w:rsidRPr="000C056D">
        <w:t>Antonio Jerković, Vinkovci, Ohridska 14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0C056D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0C056D">
        <w:t>Mijo Rončević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56D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27C70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6056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BF72BF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0031D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0658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5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05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5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5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5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05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5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1690</izvorni_sadrzaj>
    <derivirana_varijabla naziv="DomainObject.Predmet.Broj_1">1690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studenog 2016.</izvorni_sadrzaj>
    <derivirana_varijabla naziv="DomainObject.Predmet.DatumRjesavanja_1">14.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St-1690/2016</izvorni_sadrzaj>
    <derivirana_varijabla naziv="DomainObject.Predmet.OznakaBroj_1">St-1690/2016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FIZIKAL j.d.o.o. za trgovinu i usluge</izvorni_sadrzaj>
    <derivirana_varijabla naziv="DomainObject.Predmet.ProtustrankaFormated_1">  FIZIKAL j.d.o.o. za trgovinu i usluge</derivirana_varijabla>
  </DomainObject.Predmet.ProtustrankaFormated>
  <DomainObject.Predmet.ProtustrankaFormatedOIB>
    <izvorni_sadrzaj>  FIZIKAL j.d.o.o. za trgovinu i usluge, OIB 62762092487</izvorni_sadrzaj>
    <derivirana_varijabla naziv="DomainObject.Predmet.ProtustrankaFormatedOIB_1">  FIZIKAL j.d.o.o. za trgovinu i usluge, OIB 62762092487</derivirana_varijabla>
  </DomainObject.Predmet.ProtustrankaFormatedOIB>
  <DomainObject.Predmet.ProtustrankaFormatedWithAdress>
    <izvorni_sadrzaj> FIZIKAL j.d.o.o. za trgovinu i usluge, Ohridska 14a, 32100 Vinkovci</izvorni_sadrzaj>
    <derivirana_varijabla naziv="DomainObject.Predmet.ProtustrankaFormatedWithAdress_1"> FIZIKAL j.d.o.o. za trgovinu i usluge, Ohridska 14a, 32100 Vinkovci</derivirana_varijabla>
  </DomainObject.Predmet.ProtustrankaFormatedWithAdress>
  <DomainObject.Predmet.ProtustrankaFormatedWithAdressOIB>
    <izvorni_sadrzaj> FIZIKAL j.d.o.o. za trgovinu i usluge, OIB 62762092487, Ohridska 14a, 32100 Vinkovci</izvorni_sadrzaj>
    <derivirana_varijabla naziv="DomainObject.Predmet.ProtustrankaFormatedWithAdressOIB_1"> FIZIKAL j.d.o.o. za trgovinu i usluge, OIB 62762092487, Ohridska 14a, 32100 Vinkovci</derivirana_varijabla>
  </DomainObject.Predmet.ProtustrankaFormatedWithAdressOIB>
  <DomainObject.Predmet.ProtustrankaWithAdress>
    <izvorni_sadrzaj>FIZIKAL j.d.o.o. za trgovinu i usluge Ohridska 14a, 32100 Vinkovci</izvorni_sadrzaj>
    <derivirana_varijabla naziv="DomainObject.Predmet.ProtustrankaWithAdress_1">FIZIKAL j.d.o.o. za trgovinu i usluge Ohridska 14a, 32100 Vinkovci</derivirana_varijabla>
  </DomainObject.Predmet.ProtustrankaWithAdress>
  <DomainObject.Predmet.ProtustrankaWithAdressOIB>
    <izvorni_sadrzaj>FIZIKAL j.d.o.o. za trgovinu i usluge, OIB 62762092487, Ohridska 14a, 32100 Vinkovci</izvorni_sadrzaj>
    <derivirana_varijabla naziv="DomainObject.Predmet.ProtustrankaWithAdressOIB_1">FIZIKAL j.d.o.o. za trgovinu i usluge, OIB 62762092487, Ohridska 14a, 32100 Vinkovci</derivirana_varijabla>
  </DomainObject.Predmet.ProtustrankaWithAdressOIB>
  <DomainObject.Predmet.ProtustrankaNazivFormated>
    <izvorni_sadrzaj>FIZIKAL j.d.o.o. za trgovinu i usluge</izvorni_sadrzaj>
    <derivirana_varijabla naziv="DomainObject.Predmet.ProtustrankaNazivFormated_1">FIZIKAL j.d.o.o. za trgovinu i usluge</derivirana_varijabla>
  </DomainObject.Predmet.ProtustrankaNazivFormated>
  <DomainObject.Predmet.ProtustrankaNazivFormatedOIB>
    <izvorni_sadrzaj>FIZIKAL j.d.o.o. za trgovinu i usluge, OIB 62762092487</izvorni_sadrzaj>
    <derivirana_varijabla naziv="DomainObject.Predmet.ProtustrankaNazivFormatedOIB_1">FIZIKAL j.d.o.o. za trgovinu i usluge, OIB 62762092487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FIZIKAL j.d.o.o. za trgovinu i usluge</item>
    </izvorni_sadrzaj>
    <derivirana_varijabla naziv="DomainObject.Predmet.ProtuStrankaListFormated_1">
      <item>FIZIKAL j.d.o.o. za trgovinu i usluge</item>
    </derivirana_varijabla>
  </DomainObject.Predmet.ProtuStrankaListFormated>
  <DomainObject.Predmet.ProtuStrankaListFormatedOIB>
    <izvorni_sadrzaj>
      <item>FIZIKAL j.d.o.o. za trgovinu i usluge, OIB 62762092487</item>
    </izvorni_sadrzaj>
    <derivirana_varijabla naziv="DomainObject.Predmet.ProtuStrankaListFormatedOIB_1">
      <item>FIZIKAL j.d.o.o. za trgovinu i usluge, OIB 62762092487</item>
    </derivirana_varijabla>
  </DomainObject.Predmet.ProtuStrankaListFormatedOIB>
  <DomainObject.Predmet.ProtuStrankaListFormatedWithAdress>
    <izvorni_sadrzaj>
      <item>FIZIKAL j.d.o.o. za trgovinu i usluge, Ohridska 14a, 32100 Vinkovci</item>
    </izvorni_sadrzaj>
    <derivirana_varijabla naziv="DomainObject.Predmet.ProtuStrankaListFormatedWithAdress_1">
      <item>FIZIKAL j.d.o.o. za trgovinu i usluge, Ohridska 14a, 32100 Vinkovci</item>
    </derivirana_varijabla>
  </DomainObject.Predmet.ProtuStrankaListFormatedWithAdress>
  <DomainObject.Predmet.ProtuStrankaListFormatedWithAdressOIB>
    <izvorni_sadrzaj>
      <item>FIZIKAL j.d.o.o. za trgovinu i usluge, OIB 62762092487, Ohridska 14a, 32100 Vinkovci</item>
    </izvorni_sadrzaj>
    <derivirana_varijabla naziv="DomainObject.Predmet.ProtuStrankaListFormatedWithAdressOIB_1">
      <item>FIZIKAL j.d.o.o. za trgovinu i usluge, OIB 62762092487, Ohridska 14a, 32100 Vinkovci</item>
    </derivirana_varijabla>
  </DomainObject.Predmet.ProtuStrankaListFormatedWithAdressOIB>
  <DomainObject.Predmet.ProtuStrankaListNazivFormated>
    <izvorni_sadrzaj>
      <item>FIZIKAL j.d.o.o. za trgovinu i usluge</item>
    </izvorni_sadrzaj>
    <derivirana_varijabla naziv="DomainObject.Predmet.ProtuStrankaListNazivFormated_1">
      <item>FIZIKAL j.d.o.o. za trgovinu i usluge</item>
    </derivirana_varijabla>
  </DomainObject.Predmet.ProtuStrankaListNazivFormated>
  <DomainObject.Predmet.ProtuStrankaListNazivFormatedOIB>
    <izvorni_sadrzaj>
      <item>FIZIKAL j.d.o.o. za trgovinu i usluge, OIB 62762092487</item>
    </izvorni_sadrzaj>
    <derivirana_varijabla naziv="DomainObject.Predmet.ProtuStrankaListNazivFormatedOIB_1">
      <item>FIZIKAL j.d.o.o. za trgovinu i usluge, OIB 62762092487</item>
    </derivirana_varijabla>
  </DomainObject.Predmet.ProtuStrankaListNazivFormatedOIB>
  <DomainObject.Predmet.OstaliListFormated>
    <izvorni_sadrzaj>
      <item>ŽDO GUO VUKOVAR</item>
      <item>Mijo Rončević</item>
      <item>Antonio Jerković</item>
    </izvorni_sadrzaj>
    <derivirana_varijabla naziv="DomainObject.Predmet.OstaliListFormated_1">
      <item>ŽDO GUO VUKOVAR</item>
      <item>Mijo Rončević</item>
      <item>Antonio Jerković</item>
    </derivirana_varijabla>
  </DomainObject.Predmet.OstaliListFormated>
  <DomainObject.Predmet.OstaliListFormatedOIB>
    <izvorni_sadrzaj>
      <item>ŽDO GUO VUKOVAR</item>
      <item>Mijo Rončević, OIB 97146101285</item>
      <item>Antonio Jerković, OIB 32842651338</item>
    </izvorni_sadrzaj>
    <derivirana_varijabla naziv="DomainObject.Predmet.OstaliListFormatedOIB_1">
      <item>ŽDO GUO VUKOVAR</item>
      <item>Mijo Rončević, OIB 97146101285</item>
      <item>Antonio Jerković, OIB 32842651338</item>
    </derivirana_varijabla>
  </DomainObject.Predmet.OstaliListFormatedOIB>
  <DomainObject.Predmet.OstaliListFormatedWithAdress>
    <izvorni_sadrzaj>
      <item>ŽDO GUO VUKOVAR</item>
      <item>Mijo Rončević, Vij. I. Meštrovića 74, 31000 Osijek</item>
      <item>Antonio Jerković, Ohridska 14, 32100 Vinkovci</item>
    </izvorni_sadrzaj>
    <derivirana_varijabla naziv="DomainObject.Predmet.OstaliListFormatedWithAdress_1">
      <item>ŽDO GUO VUKOVAR</item>
      <item>Mijo Rončević, Vij. I. Meštrovića 74, 31000 Osijek</item>
      <item>Antonio Jerković, Ohridska 14, 32100 Vinkovci</item>
    </derivirana_varijabla>
  </DomainObject.Predmet.OstaliListFormatedWithAdress>
  <DomainObject.Predmet.OstaliListFormatedWithAdressOIB>
    <izvorni_sadrzaj>
      <item>ŽDO GUO VUKOVAR</item>
      <item>Mijo Rončević, OIB 97146101285, Vij. I. Meštrovića 74, 31000 Osijek</item>
      <item>Antonio Jerković, OIB 32842651338, Ohridska 14, 32100 Vinkovci</item>
    </izvorni_sadrzaj>
    <derivirana_varijabla naziv="DomainObject.Predmet.OstaliListFormatedWithAdressOIB_1">
      <item>ŽDO GUO VUKOVAR</item>
      <item>Mijo Rončević, OIB 97146101285, Vij. I. Meštrovića 74, 31000 Osijek</item>
      <item>Antonio Jerković, OIB 32842651338, Ohridska 14, 32100 Vinkovci</item>
    </derivirana_varijabla>
  </DomainObject.Predmet.OstaliListFormatedWithAdressOIB>
  <DomainObject.Predmet.OstaliListNazivFormated>
    <izvorni_sadrzaj>
      <item>ŽDO GUO VUKOVAR</item>
      <item>Mijo Rončević</item>
      <item>Antonio Jerković</item>
    </izvorni_sadrzaj>
    <derivirana_varijabla naziv="DomainObject.Predmet.OstaliListNazivFormated_1">
      <item>ŽDO GUO VUKOVAR</item>
      <item>Mijo Rončević</item>
      <item>Antonio Jerković</item>
    </derivirana_varijabla>
  </DomainObject.Predmet.OstaliListNazivFormated>
  <DomainObject.Predmet.OstaliListNazivFormatedOIB>
    <izvorni_sadrzaj>
      <item>ŽDO GUO VUKOVAR</item>
      <item>Mijo Rončević, OIB 97146101285</item>
      <item>Antonio Jerković, OIB 32842651338</item>
    </izvorni_sadrzaj>
    <derivirana_varijabla naziv="DomainObject.Predmet.OstaliListNazivFormatedOIB_1">
      <item>ŽDO GUO VUKOVAR</item>
      <item>Mijo Rončević, OIB 97146101285</item>
      <item>Antonio Jerković, OIB 32842651338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FIZIKAL j.d.o.o. za trgovinu i usluge</izvorni_sadrzaj>
    <derivirana_varijabla naziv="DomainObject.Predmet.ProtustrankaIDrugi_1">FIZIKAL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FIZIKAL j.d.o.o. za trgovinu i usluge, OIB 62762092487, Ohridska 14a, 32100 Vinkovci</izvorni_sadrzaj>
    <derivirana_varijabla naziv="DomainObject.Predmet.ProtustrankaIDrugiAdressOIB_1">FIZIKAL j.d.o.o. za trgovinu i usluge, OIB 62762092487, Ohridska 14a,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studenog 2016.</izvorni_sadrzaj>
    <derivirana_varijabla naziv="DomainObject.Predmet.OdlukaRjesenje.DatumDonosenjaOdluke_1">14. studenog 2016.</derivirana_varijabla>
  </DomainObject.Predmet.OdlukaRjesenje.DatumDonosenjaOdluke>
  <DomainObject.Predmet.OdlukaRjesenje.DatumPravomocnosti>
    <izvorni_sadrzaj>1. prosinca 2016.</izvorni_sadrzaj>
    <derivirana_varijabla naziv="DomainObject.Predmet.OdlukaRjesenje.DatumPravomocnosti_1">1. prosinca 2016.</derivirana_varijabla>
  </DomainObject.Predmet.OdlukaRjesenje.DatumPravomocnosti>
  <DomainObject.Predmet.OdlukaRjesenje.Oznaka>
    <izvorni_sadrzaj>St-1690/2016-20</izvorni_sadrzaj>
    <derivirana_varijabla naziv="DomainObject.Predmet.OdlukaRjesenje.Oznaka_1">St-1690/2016-20</derivirana_varijabla>
  </DomainObject.Predmet.OdlukaRjesenje.Oznaka>
  <DomainObject.Predmet.SudioniciListNaziv>
    <izvorni_sadrzaj>
      <item>FINA RC OSIJEK</item>
      <item>FIZIKAL j.d.o.o. za trgovinu i usluge</item>
      <item>ŽDO GUO VUKOVAR</item>
      <item>Mijo Rončević</item>
      <item>Antonio Jerković</item>
    </izvorni_sadrzaj>
    <derivirana_varijabla naziv="DomainObject.Predmet.SudioniciListNaziv_1">
      <item>FINA RC OSIJEK</item>
      <item>FIZIKAL j.d.o.o. za trgovinu i usluge</item>
      <item>ŽDO GUO VUKOVAR</item>
      <item>Mijo Rončević</item>
      <item>Antonio Jerković</item>
    </derivirana_varijabla>
  </DomainObject.Predmet.SudioniciListNaziv>
  <DomainObject.Predmet.SudioniciListAdressOIB>
    <izvorni_sadrzaj>
      <item>FINA RC OSIJEK, OIB 85821130368</item>
      <item>FIZIKAL j.d.o.o. za trgovinu i usluge, OIB 62762092487, Ohridska 14a,32100 Vinkovci</item>
      <item>ŽDO GUO VUKOVAR</item>
      <item>Mijo Rončević, OIB 97146101285, Vij. I. Meštrovića 74,31000 Osijek</item>
      <item>Antonio Jerković, OIB 32842651338, Ohridska 14,32100 Vinkovci</item>
    </izvorni_sadrzaj>
    <derivirana_varijabla naziv="DomainObject.Predmet.SudioniciListAdressOIB_1">
      <item>FINA RC OSIJEK, OIB 85821130368</item>
      <item>FIZIKAL j.d.o.o. za trgovinu i usluge, OIB 62762092487, Ohridska 14a,32100 Vinkovci</item>
      <item>ŽDO GUO VUKOVAR</item>
      <item>Mijo Rončević, OIB 97146101285, Vij. I. Meštrovića 74,31000 Osijek</item>
      <item>Antonio Jerković, OIB 32842651338, Ohridska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62762092487</item>
      <item>, OIB null</item>
      <item>, OIB 97146101285</item>
      <item>, OIB 32842651338</item>
    </izvorni_sadrzaj>
    <derivirana_varijabla naziv="DomainObject.Predmet.SudioniciListNazivOIB_1">
      <item>, OIB 85821130368</item>
      <item>, OIB 62762092487</item>
      <item>, OIB null</item>
      <item>, OIB 97146101285</item>
      <item>, OIB 32842651338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245</properties:Words>
  <properties:Characters>1348</properties:Characters>
  <properties:Lines>42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2017-01-12T13:08:00Z</cp:lastPrinted>
  <dcterms:modified xmlns:xsi="http://www.w3.org/2001/XMLSchema-instance" xsi:type="dcterms:W3CDTF">2017-01-13T06:36:00Z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