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d040" w14:paraId="098d040" w:rsidRDefault="003764FC" w:rsidP="003764FC" w:rsidR="003764FC" w:rsidRPr="00CE1DF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4FC" w:rsidP="003764FC" w:rsidR="003764FC" w:rsidRPr="00CE1DF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E1DF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764FC" w:rsidP="003764FC" w:rsidR="003764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E1DF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764FC" w:rsidP="003764FC" w:rsidR="003764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64FC" w:rsidP="003764FC" w:rsidR="003764FC" w:rsidRPr="00CE1DF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764FC" w:rsidP="003764FC" w:rsidR="003764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64FC" w:rsidP="003764FC" w:rsidR="003764FC" w:rsidRPr="005D578C">
      <w:pPr>
        <w:jc w:val="center"/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LOM d. o. o. Rovinj, Carera 6, OIB 37573527648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130042108,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E1DF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LOM d. o. o. Rovinj, Carera 6, OIB 37573527648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130042108,</w:t>
      </w:r>
      <w:r w:rsidRPr="005D578C">
        <w:rPr>
          <w:rFonts w:cs="Times New Roman" w:eastAsia="Times New Roman"/>
          <w:szCs w:val="24"/>
        </w:rPr>
        <w:t xml:space="preserve"> s danom </w:t>
      </w:r>
      <w:r w:rsidR="00CE1DF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764FC" w:rsidP="003764FC" w:rsidR="003764FC">
      <w:pPr>
        <w:rPr>
          <w:rFonts w:cs="Times New Roman" w:eastAsia="Times New Roman"/>
          <w:szCs w:val="20"/>
        </w:rPr>
      </w:pPr>
    </w:p>
    <w:p w:rsidRDefault="003764FC" w:rsidP="003764FC" w:rsidR="003764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LOM d. o. o. Rovinj, Carera 6, OIB 37573527648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130042108.</w:t>
      </w:r>
    </w:p>
    <w:p w:rsidRDefault="003764FC" w:rsidP="003764FC" w:rsidR="003764FC">
      <w:pPr>
        <w:ind w:firstLine="709"/>
        <w:rPr>
          <w:rFonts w:cs="Times New Roman" w:eastAsia="Times New Roman"/>
          <w:szCs w:val="24"/>
        </w:rPr>
      </w:pPr>
    </w:p>
    <w:p w:rsidRDefault="003764FC" w:rsidP="003764FC" w:rsidR="003764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LOM d. o. o. Rovinj, Carera 6, OIB 37573527648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130042108.</w:t>
      </w:r>
    </w:p>
    <w:p w:rsidRDefault="003764FC" w:rsidP="003764FC" w:rsidR="003764F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64FC" w:rsidP="003764FC" w:rsidR="003764FC">
      <w:pPr>
        <w:ind w:firstLine="708"/>
        <w:rPr>
          <w:rFonts w:cs="Times New Roman" w:eastAsia="Times New Roman"/>
          <w:szCs w:val="24"/>
        </w:rPr>
      </w:pPr>
    </w:p>
    <w:p w:rsidRDefault="003764FC" w:rsidP="003764FC" w:rsidR="003764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LOM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64FC" w:rsidP="003764FC" w:rsidR="003764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E1DF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64FC" w:rsidP="003764FC" w:rsidR="003764F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64FC" w:rsidP="003764FC" w:rsidR="003764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52415D">
        <w:rPr>
          <w:rFonts w:cs="Times New Roman" w:eastAsia="Times New Roman"/>
          <w:szCs w:val="24"/>
        </w:rPr>
        <w:t>, v. r.</w:t>
      </w:r>
    </w:p>
    <w:p w:rsidRDefault="003764FC" w:rsidP="003764FC" w:rsidR="003764FC">
      <w:pPr>
        <w:jc w:val="left"/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left"/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64FC" w:rsidP="003764FC" w:rsidR="003764F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764FC" w:rsidP="003764FC" w:rsidR="003764F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rPr>
          <w:rFonts w:cs="Times New Roman" w:eastAsia="Times New Roman"/>
          <w:szCs w:val="24"/>
        </w:rPr>
      </w:pPr>
    </w:p>
    <w:p w:rsidRDefault="003764FC" w:rsidP="003764FC" w:rsidR="003764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LOM d. o. o. Rovinj, Carera 6,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Marco Massarotto, Rovinj, Carera 6, </w:t>
      </w:r>
    </w:p>
    <w:p w:rsidRDefault="003764FC" w:rsidP="003764FC" w:rsidR="003764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764FC" w:rsidP="003764FC" w:rsidR="003764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764FC" w:rsidP="003764FC" w:rsidR="003764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764FC" w:rsidP="003764FC" w:rsidR="003764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3764FC" w:rsidP="003764FC" w:rsidR="003764FC"/>
    <w:p w:rsidRDefault="0052415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4FC" w:rsidP="003764FC" w:rsidR="003764FC">
      <w:r>
        <w:separator/>
      </w:r>
    </w:p>
  </w:endnote>
  <w:endnote w:id="0" w:type="continuationSeparator">
    <w:p w:rsidRDefault="003764FC" w:rsidP="003764FC" w:rsidR="0037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4FC" w:rsidP="003764FC" w:rsidR="003764FC">
      <w:r>
        <w:separator/>
      </w:r>
    </w:p>
  </w:footnote>
  <w:footnote w:id="0" w:type="continuationSeparator">
    <w:p w:rsidRDefault="003764FC" w:rsidP="003764FC" w:rsidR="00376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4F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41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4F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5B3"/>
    <w:rsid w:val="003764FC"/>
    <w:rsid w:val="0052415D"/>
    <w:rsid w:val="0075528E"/>
    <w:rsid w:val="0079403F"/>
    <w:rsid w:val="009575B3"/>
    <w:rsid w:val="00CE1DFF"/>
    <w:rsid w:val="00F0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4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4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64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4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64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4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4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1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41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41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41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4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4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64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4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64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4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4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1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41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41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41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 d.o.o. ROVINJ</izvorni_sadrzaj>
    <derivirana_varijabla naziv="DomainObject.Predmet.ProtustrankaFormated_1">  LOM d.o.o. ROVINJ</derivirana_varijabla>
  </DomainObject.Predmet.ProtustrankaFormated>
  <DomainObject.Predmet.ProtustrankaFormatedOIB>
    <izvorni_sadrzaj>  LOM d.o.o. ROVINJ, OIB 37573527648</izvorni_sadrzaj>
    <derivirana_varijabla naziv="DomainObject.Predmet.ProtustrankaFormatedOIB_1">  LOM d.o.o. ROVINJ, OIB 37573527648</derivirana_varijabla>
  </DomainObject.Predmet.ProtustrankaFormatedOIB>
  <DomainObject.Predmet.ProtustrankaFormatedWithAdress>
    <izvorni_sadrzaj> LOM d.o.o. ROVINJ, Carera 6, 52210 Rovinj</izvorni_sadrzaj>
    <derivirana_varijabla naziv="DomainObject.Predmet.ProtustrankaFormatedWithAdress_1"> LOM d.o.o. ROVINJ, Carera 6, 52210 Rovinj</derivirana_varijabla>
  </DomainObject.Predmet.ProtustrankaFormatedWithAdress>
  <DomainObject.Predmet.ProtustrankaFormatedWithAdressOIB>
    <izvorni_sadrzaj> LOM d.o.o. ROVINJ, OIB 37573527648, Carera 6, 52210 Rovinj</izvorni_sadrzaj>
    <derivirana_varijabla naziv="DomainObject.Predmet.ProtustrankaFormatedWithAdressOIB_1"> LOM d.o.o. ROVINJ, OIB 37573527648, Carera 6, 52210 Rovinj</derivirana_varijabla>
  </DomainObject.Predmet.ProtustrankaFormatedWithAdressOIB>
  <DomainObject.Predmet.ProtustrankaWithAdress>
    <izvorni_sadrzaj>LOM d.o.o. ROVINJ Carera 6, 52210 Rovinj</izvorni_sadrzaj>
    <derivirana_varijabla naziv="DomainObject.Predmet.ProtustrankaWithAdress_1">LOM d.o.o. ROVINJ Carera 6, 52210 Rovinj</derivirana_varijabla>
  </DomainObject.Predmet.ProtustrankaWithAdress>
  <DomainObject.Predmet.ProtustrankaWithAdressOIB>
    <izvorni_sadrzaj>LOM d.o.o. ROVINJ, OIB 37573527648, Carera 6, 52210 Rovinj</izvorni_sadrzaj>
    <derivirana_varijabla naziv="DomainObject.Predmet.ProtustrankaWithAdressOIB_1">LOM d.o.o. ROVINJ, OIB 37573527648, Carera 6, 52210 Rovinj</derivirana_varijabla>
  </DomainObject.Predmet.ProtustrankaWithAdressOIB>
  <DomainObject.Predmet.ProtustrankaNazivFormated>
    <izvorni_sadrzaj>LOM d.o.o. ROVINJ</izvorni_sadrzaj>
    <derivirana_varijabla naziv="DomainObject.Predmet.ProtustrankaNazivFormated_1">LOM d.o.o. ROVINJ</derivirana_varijabla>
  </DomainObject.Predmet.ProtustrankaNazivFormated>
  <DomainObject.Predmet.ProtustrankaNazivFormatedOIB>
    <izvorni_sadrzaj>LOM d.o.o. ROVINJ, OIB 37573527648</izvorni_sadrzaj>
    <derivirana_varijabla naziv="DomainObject.Predmet.ProtustrankaNazivFormatedOIB_1">LOM d.o.o. ROVINJ, OIB 37573527648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148310.38</izvorni_sadrzaj>
    <derivirana_varijabla naziv="DomainObject.Predmet.TrenutnaVrijednost_1">148310.38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LOM d.o.o. ROVINJ</item>
    </izvorni_sadrzaj>
    <derivirana_varijabla naziv="DomainObject.Predmet.ProtuStrankaListFormated_1">
      <item>LOM d.o.o. ROVINJ</item>
    </derivirana_varijabla>
  </DomainObject.Predmet.ProtuStrankaListFormated>
  <DomainObject.Predmet.ProtuStrankaListFormatedOIB>
    <izvorni_sadrzaj>
      <item>LOM d.o.o. ROVINJ, OIB 37573527648</item>
    </izvorni_sadrzaj>
    <derivirana_varijabla naziv="DomainObject.Predmet.ProtuStrankaListFormatedOIB_1">
      <item>LOM d.o.o. ROVINJ, OIB 37573527648</item>
    </derivirana_varijabla>
  </DomainObject.Predmet.ProtuStrankaListFormatedOIB>
  <DomainObject.Predmet.ProtuStrankaListFormatedWithAdress>
    <izvorni_sadrzaj>
      <item>LOM d.o.o. ROVINJ, Carera 6, 52210 Rovinj</item>
    </izvorni_sadrzaj>
    <derivirana_varijabla naziv="DomainObject.Predmet.ProtuStrankaListFormatedWithAdress_1">
      <item>LOM d.o.o. ROVINJ, Carera 6, 52210 Rovinj</item>
    </derivirana_varijabla>
  </DomainObject.Predmet.ProtuStrankaListFormatedWithAdress>
  <DomainObject.Predmet.ProtuStrankaListFormatedWithAdressOIB>
    <izvorni_sadrzaj>
      <item>LOM d.o.o. ROVINJ, OIB 37573527648, Carera 6, 52210 Rovinj</item>
    </izvorni_sadrzaj>
    <derivirana_varijabla naziv="DomainObject.Predmet.ProtuStrankaListFormatedWithAdressOIB_1">
      <item>LOM d.o.o. ROVINJ, OIB 37573527648, Carera 6, 52210 Rovinj</item>
    </derivirana_varijabla>
  </DomainObject.Predmet.ProtuStrankaListFormatedWithAdressOIB>
  <DomainObject.Predmet.ProtuStrankaListNazivFormated>
    <izvorni_sadrzaj>
      <item>LOM d.o.o. ROVINJ</item>
    </izvorni_sadrzaj>
    <derivirana_varijabla naziv="DomainObject.Predmet.ProtuStrankaListNazivFormated_1">
      <item>LOM d.o.o. ROVINJ</item>
    </derivirana_varijabla>
  </DomainObject.Predmet.ProtuStrankaListNazivFormated>
  <DomainObject.Predmet.ProtuStrankaListNazivFormatedOIB>
    <izvorni_sadrzaj>
      <item>LOM d.o.o. ROVINJ, OIB 37573527648</item>
    </izvorni_sadrzaj>
    <derivirana_varijabla naziv="DomainObject.Predmet.ProtuStrankaListNazivFormatedOIB_1">
      <item>LOM d.o.o. ROVINJ, OIB 37573527648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LOM d.o.o. ROVINJ</izvorni_sadrzaj>
    <derivirana_varijabla naziv="DomainObject.Predmet.ProtustrankaIDrugi_1">LOM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LOM d.o.o. ROVINJ, OIB 37573527648, Carera 6, 52210 Rovinj</izvorni_sadrzaj>
    <derivirana_varijabla naziv="DomainObject.Predmet.ProtustrankaIDrugiAdressOIB_1">LOM d.o.o. ROVINJ, OIB 37573527648, Carera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LOM d.o.o. ROVINJ</item>
    </izvorni_sadrzaj>
    <derivirana_varijabla naziv="DomainObject.Predmet.SudioniciListNaziv_1">
      <item>FINANCIJSKA AGENCIJA, RC RIJEKA, PODRUŽNICA PULA, PULA</item>
      <item>LOM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LOM d.o.o. ROVINJ, OIB 37573527648, Carera 6,52210 Rovinj</item>
    </izvorni_sadrzaj>
    <derivirana_varijabla naziv="DomainObject.Predmet.SudioniciListAdressOIB_1">
      <item>FINANCIJSKA AGENCIJA, RC RIJEKA, PODRUŽNICA PULA, PULA, OIB 85821130368, Ulica grada Vukovara 70,Zagreb</item>
      <item>LOM d.o.o. ROVINJ, OIB 37573527648,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37573527648</item>
    </izvorni_sadrzaj>
    <derivirana_varijabla naziv="DomainObject.Predmet.SudioniciListNazivOIB_1">
      <item>, OIB 85821130368</item>
      <item>, OIB 37573527648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2959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2016-03-17T12:02:00Z</dcterms:created>
  <dc:creator>Mihaela Kaligari</dc:creator>
  <dc:description/>
  <cp:keywords/>
  <cp:lastModifiedBy>Jasmina Matika</cp:lastModifiedBy>
  <cp:lastPrinted>2016-03-23T12:53:00Z</cp:lastPrinted>
  <dcterms:modified xmlns:xsi="http://www.w3.org/2001/XMLSchema-instance" xsi:type="dcterms:W3CDTF">2016-03-23T13:26:00Z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