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671b" w14:paraId="842671b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9A2981">
        <w:rPr>
          <w:sz w:val="24"/>
          <w:szCs w:val="24"/>
        </w:rPr>
        <w:t>925/17-30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01334F" w:rsidRPr="001D664E">
        <w:rPr>
          <w:sz w:val="24"/>
          <w:szCs w:val="24"/>
        </w:rPr>
        <w:t>SLAVIĆ GRADNJA d.o.o.-u stečaju,Zagreb, Ulica Ivekovića 19, OIB: 93822167002</w:t>
      </w:r>
      <w:r w:rsidR="0001334F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21F62" w:rsidR="00421F62" w:rsidRPr="00421F6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01334F" w:rsidR="00B65EDE">
      <w:pPr>
        <w:pStyle w:val="Bezproreda"/>
        <w:numPr>
          <w:ilvl w:val="0"/>
          <w:numId w:val="6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96"/>
        <w:gridCol w:w="2451"/>
        <w:gridCol w:w="1318"/>
        <w:gridCol w:w="1857"/>
        <w:gridCol w:w="1288"/>
        <w:gridCol w:w="1278"/>
      </w:tblGrid>
      <w:tr w:rsidTr="00B92991" w:rsidR="00F46890" w:rsidRPr="0018092C">
        <w:trPr>
          <w:jc w:val="center"/>
        </w:trPr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Adresa / sjedište vjerovnika</w:t>
            </w:r>
          </w:p>
        </w:tc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Iznos prijavljene tražbine (kn)</w:t>
            </w:r>
            <w:r w:rsidRPr="0018092C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Iznos priznate tražbine</w:t>
            </w:r>
          </w:p>
          <w:p w:rsidRDefault="00F46890" w:rsidP="00B92991" w:rsidR="00F46890" w:rsidRPr="0018092C">
            <w:pPr>
              <w:pStyle w:val="Bezproreda"/>
              <w:jc w:val="center"/>
            </w:pPr>
            <w:r w:rsidRPr="0018092C">
              <w:t>(kn)</w:t>
            </w:r>
          </w:p>
        </w:tc>
      </w:tr>
      <w:tr w:rsidTr="00B92991" w:rsidR="00F46890" w:rsidRPr="0018092C">
        <w:trPr>
          <w:jc w:val="center"/>
        </w:trPr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1.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GRAD ZAGREB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61818794937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Trg stjepana Radića 1., Zagreb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597.516,62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597.516,62</w:t>
            </w:r>
          </w:p>
        </w:tc>
      </w:tr>
      <w:tr w:rsidTr="00B92991" w:rsidR="00F46890" w:rsidRPr="0018092C">
        <w:trPr>
          <w:jc w:val="center"/>
        </w:trPr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2.</w:t>
            </w:r>
          </w:p>
          <w:p w:rsidRDefault="00F46890" w:rsidP="00B92991" w:rsidR="00F46890" w:rsidRPr="0018092C">
            <w:pPr>
              <w:pStyle w:val="Bezproreda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RH.MIN.FIN.PU.,Područni ured Zagreb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18683136487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Savska 41, Zagreb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10.333,17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10.333,17</w:t>
            </w:r>
          </w:p>
        </w:tc>
      </w:tr>
      <w:tr w:rsidTr="00B92991" w:rsidR="00F46890" w:rsidRPr="0018092C">
        <w:trPr>
          <w:jc w:val="center"/>
        </w:trPr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3.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MIRELA KOPRIVNJAK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41332828223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Rapska ulica 69</w:t>
            </w:r>
          </w:p>
          <w:p w:rsidRDefault="00F46890" w:rsidP="00B92991" w:rsidR="00F46890" w:rsidRPr="0018092C">
            <w:pPr>
              <w:pStyle w:val="Bezproreda"/>
            </w:pPr>
            <w:r w:rsidRPr="0018092C">
              <w:t>Zagreb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857.689,95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857.689,95</w:t>
            </w:r>
          </w:p>
        </w:tc>
      </w:tr>
      <w:tr w:rsidTr="00B92991" w:rsidR="00F46890" w:rsidRPr="0018092C">
        <w:trPr>
          <w:jc w:val="center"/>
        </w:trPr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4.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>LARISA FEOKTISOVA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18736022535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  <w:r w:rsidRPr="0018092C">
              <w:t xml:space="preserve">RUSKA FEDERACIJA, SANKT Petersburg, Ulica Novokolomayzskiy 11-704 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5.338.683,13</w:t>
            </w: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 w:rsidRPr="0018092C">
              <w:t>5.338.683,13</w:t>
            </w:r>
          </w:p>
        </w:tc>
      </w:tr>
      <w:tr w:rsidTr="00B92991" w:rsidR="00F46890" w:rsidRPr="0018092C">
        <w:trPr>
          <w:jc w:val="center"/>
        </w:trPr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</w:p>
        </w:tc>
        <w:tc>
          <w:tcPr>
            <w:tcW w:type="auto" w:w="0"/>
          </w:tcPr>
          <w:p w:rsidRDefault="00F46890" w:rsidP="00B92991" w:rsidR="00F46890" w:rsidRPr="0018092C">
            <w:pPr>
              <w:pStyle w:val="Bezproreda"/>
              <w:jc w:val="right"/>
            </w:pPr>
            <w:r>
              <w:t>6.804.222,87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F46890" w:rsidP="00454856" w:rsidR="00F46890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9314CC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9314CC" w:rsidR="009314CC" w:rsidRPr="009314C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14CC">
        <w:rPr>
          <w:sz w:val="24"/>
          <w:szCs w:val="24"/>
        </w:rPr>
        <w:t>Za točnost otpravka-ovl. službenik</w:t>
      </w:r>
    </w:p>
    <w:p w:rsidRDefault="009314CC" w:rsidR="009314CC" w:rsidRPr="009314CC">
      <w:pPr>
        <w:rPr>
          <w:sz w:val="24"/>
          <w:szCs w:val="24"/>
        </w:rPr>
      </w:pP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</w:r>
      <w:r w:rsidRPr="009314CC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F46890" w:rsidP="00F46890" w:rsidR="00F46890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F46890">
          <w:rPr>
            <w:sz w:val="24"/>
            <w:szCs w:val="24"/>
          </w:rPr>
          <w:t>925/17-30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9314CC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211A34"/>
    <w:multiLevelType w:val="hybridMultilevel"/>
    <w:tmpl w:val="3F3C6D94"/>
    <w:lvl w:tplc="26EC942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1334F"/>
    <w:rsid w:val="000831FC"/>
    <w:rsid w:val="0009048E"/>
    <w:rsid w:val="000B46DF"/>
    <w:rsid w:val="00100171"/>
    <w:rsid w:val="001F087F"/>
    <w:rsid w:val="00206E1C"/>
    <w:rsid w:val="002F5018"/>
    <w:rsid w:val="00301F07"/>
    <w:rsid w:val="00321CD8"/>
    <w:rsid w:val="00331DAB"/>
    <w:rsid w:val="003625C7"/>
    <w:rsid w:val="003A6162"/>
    <w:rsid w:val="00402C27"/>
    <w:rsid w:val="00421F62"/>
    <w:rsid w:val="00454856"/>
    <w:rsid w:val="00592BF6"/>
    <w:rsid w:val="005F4A7A"/>
    <w:rsid w:val="005F683D"/>
    <w:rsid w:val="00645E48"/>
    <w:rsid w:val="0067336B"/>
    <w:rsid w:val="00676C72"/>
    <w:rsid w:val="006B3719"/>
    <w:rsid w:val="006D651B"/>
    <w:rsid w:val="006F4825"/>
    <w:rsid w:val="00702EE0"/>
    <w:rsid w:val="00752F40"/>
    <w:rsid w:val="00786A29"/>
    <w:rsid w:val="007E7C82"/>
    <w:rsid w:val="008279C8"/>
    <w:rsid w:val="008D2549"/>
    <w:rsid w:val="009314CC"/>
    <w:rsid w:val="00954F3A"/>
    <w:rsid w:val="009A2981"/>
    <w:rsid w:val="009F16E5"/>
    <w:rsid w:val="00A20CCF"/>
    <w:rsid w:val="00A9489F"/>
    <w:rsid w:val="00B65EDE"/>
    <w:rsid w:val="00B73CB6"/>
    <w:rsid w:val="00C31DEC"/>
    <w:rsid w:val="00C90A32"/>
    <w:rsid w:val="00CB4950"/>
    <w:rsid w:val="00D07E45"/>
    <w:rsid w:val="00E33DDA"/>
    <w:rsid w:val="00E401F2"/>
    <w:rsid w:val="00E45EDC"/>
    <w:rsid w:val="00F15017"/>
    <w:rsid w:val="00F36FC1"/>
    <w:rsid w:val="00F46890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4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4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4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4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4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4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4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4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St-925/2017-37</izvorni_sadrzaj>
    <derivirana_varijabla naziv="DomainObject.PredzadnjaOdlukaIzPredmeta.Oznaka_1">St-925/2017-37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1827</properties:Characters>
  <properties:Lines>114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2019-02-18T12:47:00Z</dcterms:created>
  <dc:creator>Matea Bizjak</dc:creator>
  <cp:lastModifiedBy>Vinka Mihalinčić</cp:lastModifiedBy>
  <cp:lastPrinted>2019-02-18T12:51:00Z</cp:lastPrinted>
  <dcterms:modified xmlns:xsi="http://www.w3.org/2001/XMLSchema-instance" xsi:type="dcterms:W3CDTF">2019-02-18T12:51:00Z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(St-925-17-rješenje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