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b3d2" w14:paraId="b1bb3d2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8B025F">
        <w:rPr>
          <w:lang w:val="hr-HR"/>
        </w:rPr>
        <w:t>PANOS d.o.o., Nedelišće, J. Š. Slavenskog 37/A</w:t>
      </w:r>
      <w:r w:rsidR="002110B7" w:rsidRPr="008B025F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8B025F">
        <w:rPr>
          <w:lang w:val="hr-HR"/>
        </w:rPr>
        <w:t>54970914078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8B025F">
        <w:rPr>
          <w:lang w:val="hr-HR"/>
        </w:rPr>
        <w:t>PANOS d.o.o., Nedelišće, J. Š. Slavenskog 37/A</w:t>
      </w:r>
      <w:r w:rsidR="006C6F2F" w:rsidRPr="008B025F">
        <w:rPr>
          <w:lang w:val="hr-HR"/>
        </w:rPr>
        <w:t xml:space="preserve">, OIB: </w:t>
      </w:r>
      <w:r w:rsidR="008B025F">
        <w:rPr>
          <w:lang w:val="hr-HR"/>
        </w:rPr>
        <w:t>54970914078</w:t>
      </w:r>
      <w:r w:rsidR="004133DA" w:rsidRPr="008B025F">
        <w:rPr>
          <w:lang w:val="hr-HR"/>
        </w:rPr>
        <w:t xml:space="preserve">, iznosi </w:t>
      </w:r>
      <w:r w:rsidR="008B025F">
        <w:rPr>
          <w:lang w:val="hr-HR"/>
        </w:rPr>
        <w:t>67</w:t>
      </w:r>
      <w:r w:rsidR="002110B7" w:rsidRPr="008B025F">
        <w:rPr>
          <w:lang w:val="hr-HR"/>
        </w:rPr>
        <w:t>.</w:t>
      </w:r>
      <w:r w:rsidR="008B025F">
        <w:rPr>
          <w:lang w:val="hr-HR"/>
        </w:rPr>
        <w:t>059,59</w:t>
      </w:r>
      <w:r w:rsidR="002110B7" w:rsidRPr="008B025F">
        <w:rPr>
          <w:lang w:val="hr-HR"/>
        </w:rPr>
        <w:t xml:space="preserve"> kn. 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II/ Poziva se d</w:t>
      </w:r>
      <w:r w:rsidR="002E00D7" w:rsidRPr="008B025F">
        <w:rPr>
          <w:lang w:val="hr-HR"/>
        </w:rPr>
        <w:t xml:space="preserve">irektor dužnika </w:t>
      </w:r>
      <w:r w:rsidR="008B025F">
        <w:rPr>
          <w:lang w:val="hr-HR"/>
        </w:rPr>
        <w:t>Milan Đurić iz Nedelišća, J. Š. Slavenskog 37/A</w:t>
      </w:r>
      <w:r w:rsidR="004133DA" w:rsidRPr="008B025F">
        <w:rPr>
          <w:lang w:val="hr-HR"/>
        </w:rPr>
        <w:t xml:space="preserve">, OIB: </w:t>
      </w:r>
      <w:r w:rsidR="008B025F">
        <w:rPr>
          <w:lang w:val="hr-HR"/>
        </w:rPr>
        <w:t>85271345723</w:t>
      </w:r>
      <w:r w:rsidR="00B42637" w:rsidRPr="008B025F">
        <w:rPr>
          <w:lang w:val="hr-HR"/>
        </w:rPr>
        <w:t>, da</w:t>
      </w:r>
      <w:r w:rsidRPr="008B025F">
        <w:rPr>
          <w:lang w:val="hr-HR"/>
        </w:rPr>
        <w:t xml:space="preserve"> 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6E99" w:rsidRPr="00AF6E99">
      <w:rPr>
        <w:noProof/>
        <w:lang w:val="hr-HR"/>
      </w:rPr>
      <w:t>2</w:t>
    </w:r>
    <w:r>
      <w:fldChar w:fldCharType="end"/>
    </w:r>
  </w:p>
  <w:p w:rsidRDefault="008B025F" w:rsidP="008B025F" w:rsidR="008B025F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St-637/15-4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B025F">
      <w:rPr>
        <w:lang w:val="hr-HR"/>
      </w:rPr>
      <w:t>637/15-4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AF6E99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E9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6E9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6E9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6E9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E9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6E9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6E9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6E9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PANOS društvo s ograničenom odgovornošću za trgovinu i usluge</izvorni_sadrzaj>
    <derivirana_varijabla naziv="DomainObject.Predmet.ProtustrankaFormated_1">  PANOS društvo s ograničenom odgovornošću za trgovinu i usluge</derivirana_varijabla>
  </DomainObject.Predmet.ProtustrankaFormated>
  <DomainObject.Predmet.ProtustrankaFormatedOIB>
    <izvorni_sadrzaj>  PANOS društvo s ograničenom odgovornošću za trgovinu i usluge, OIB 54970914078</izvorni_sadrzaj>
    <derivirana_varijabla naziv="DomainObject.Predmet.ProtustrankaFormatedOIB_1">  PANOS društvo s ograničenom odgovornošću za trgovinu i usluge, OIB 54970914078</derivirana_varijabla>
  </DomainObject.Predmet.ProtustrankaFormatedOIB>
  <DomainObject.Predmet.ProtustrankaFormatedWithAdress>
    <izvorni_sadrzaj> PANOS društvo s ograničenom odgovornošću za trgovinu i usluge, J. Š. Slavenskog 37/A, 40000 Nedelišće</izvorni_sadrzaj>
    <derivirana_varijabla naziv="DomainObject.Predmet.ProtustrankaFormatedWithAdress_1"> PANOS društvo s ograničenom odgovornošću za trgovinu i usluge, J. Š. Slavenskog 37/A, 40000 Nedelišće</derivirana_varijabla>
  </DomainObject.Predmet.ProtustrankaFormatedWithAdress>
  <DomainObject.Predmet.ProtustrankaFormatedWithAdressOIB>
    <izvorni_sadrzaj> PANOS društvo s ograničenom odgovornošću za trgovinu i usluge, OIB 54970914078, J. Š. Slavenskog 37/A, 40000 Nedelišće</izvorni_sadrzaj>
    <derivirana_varijabla naziv="DomainObject.Predmet.ProtustrankaFormatedWithAdressOIB_1"> PANOS društvo s ograničenom odgovornošću za trgovinu i usluge, OIB 54970914078, J. Š. Slavenskog 37/A, 40000 Nedelišće</derivirana_varijabla>
  </DomainObject.Predmet.ProtustrankaFormatedWithAdressOIB>
  <DomainObject.Predmet.ProtustrankaWithAdress>
    <izvorni_sadrzaj>PANOS društvo s ograničenom odgovornošću za trgovinu i usluge J. Š. Slavenskog 37/A, 40000 Nedelišće</izvorni_sadrzaj>
    <derivirana_varijabla naziv="DomainObject.Predmet.ProtustrankaWithAdress_1">PANOS društvo s ograničenom odgovornošću za trgovinu i usluge J. Š. Slavenskog 37/A, 40000 Nedelišće</derivirana_varijabla>
  </DomainObject.Predmet.ProtustrankaWithAdress>
  <DomainObject.Predmet.ProtustrankaWithAdressOIB>
    <izvorni_sadrzaj>PANOS društvo s ograničenom odgovornošću za trgovinu i usluge, OIB 54970914078, J. Š. Slavenskog 37/A, 40000 Nedelišće</izvorni_sadrzaj>
    <derivirana_varijabla naziv="DomainObject.Predmet.ProtustrankaWithAdressOIB_1">PANOS društvo s ograničenom odgovornošću za trgovinu i usluge, OIB 54970914078, J. Š. Slavenskog 37/A, 40000 Nedelišće</derivirana_varijabla>
  </DomainObject.Predmet.ProtustrankaWithAdressOIB>
  <DomainObject.Predmet.ProtustrankaNazivFormated>
    <izvorni_sadrzaj>PANOS društvo s ograničenom odgovornošću za trgovinu i usluge</izvorni_sadrzaj>
    <derivirana_varijabla naziv="DomainObject.Predmet.ProtustrankaNazivFormated_1">PANOS društvo s ograničenom odgovornošću za trgovinu i usluge</derivirana_varijabla>
  </DomainObject.Predmet.ProtustrankaNazivFormated>
  <DomainObject.Predmet.ProtustrankaNazivFormatedOIB>
    <izvorni_sadrzaj>PANOS društvo s ograničenom odgovornošću za trgovinu i usluge, OIB 54970914078</izvorni_sadrzaj>
    <derivirana_varijabla naziv="DomainObject.Predmet.ProtustrankaNazivFormatedOIB_1">PANOS društvo s ograničenom odgovornošću za trgovinu i usluge, OIB 54970914078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67059.59</izvorni_sadrzaj>
    <derivirana_varijabla naziv="DomainObject.Predmet.TrenutnaVrijednost_1">67059.59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PANOS društvo s ograničenom odgovornošću za trgovinu i usluge</item>
    </izvorni_sadrzaj>
    <derivirana_varijabla naziv="DomainObject.Predmet.ProtuStrankaListFormated_1">
      <item>PANOS društvo s ograničenom odgovornošću za trgovinu i usluge</item>
    </derivirana_varijabla>
  </DomainObject.Predmet.ProtuStrankaListFormated>
  <DomainObject.Predmet.ProtuStrankaListFormatedOIB>
    <izvorni_sadrzaj>
      <item>PANOS društvo s ograničenom odgovornošću za trgovinu i usluge, OIB 54970914078</item>
    </izvorni_sadrzaj>
    <derivirana_varijabla naziv="DomainObject.Predmet.ProtuStrankaListFormatedOIB_1">
      <item>PANOS društvo s ograničenom odgovornošću za trgovinu i usluge, OIB 54970914078</item>
    </derivirana_varijabla>
  </DomainObject.Predmet.ProtuStrankaListFormatedOIB>
  <DomainObject.Predmet.ProtuStrankaListFormatedWithAdress>
    <izvorni_sadrzaj>
      <item>PANOS društvo s ograničenom odgovornošću za trgovinu i usluge, J. Š. Slavenskog 37/A, 40000 Nedelišće</item>
    </izvorni_sadrzaj>
    <derivirana_varijabla naziv="DomainObject.Predmet.ProtuStrankaListFormatedWithAdress_1">
      <item>PANOS društvo s ograničenom odgovornošću za trgovinu i usluge, J. Š. Slavenskog 37/A, 40000 Nedelišće</item>
    </derivirana_varijabla>
  </DomainObject.Predmet.ProtuStrankaListFormatedWithAdress>
  <DomainObject.Predmet.ProtuStrankaListFormatedWithAdressOIB>
    <izvorni_sadrzaj>
      <item>PANOS društvo s ograničenom odgovornošću za trgovinu i usluge, OIB 54970914078, J. Š. Slavenskog 37/A, 40000 Nedelišće</item>
    </izvorni_sadrzaj>
    <derivirana_varijabla naziv="DomainObject.Predmet.ProtuStrankaListFormatedWithAdressOIB_1">
      <item>PANOS društvo s ograničenom odgovornošću za trgovinu i usluge, OIB 54970914078, J. Š. Slavenskog 37/A, 40000 Nedelišće</item>
    </derivirana_varijabla>
  </DomainObject.Predmet.ProtuStrankaListFormatedWithAdressOIB>
  <DomainObject.Predmet.ProtuStrankaListNazivFormated>
    <izvorni_sadrzaj>
      <item>PANOS društvo s ograničenom odgovornošću za trgovinu i usluge</item>
    </izvorni_sadrzaj>
    <derivirana_varijabla naziv="DomainObject.Predmet.ProtuStrankaListNazivFormated_1">
      <item>PANOS društvo s ograničenom odgovornošću za trgovinu i usluge</item>
    </derivirana_varijabla>
  </DomainObject.Predmet.ProtuStrankaListNazivFormated>
  <DomainObject.Predmet.ProtuStrankaListNazivFormatedOIB>
    <izvorni_sadrzaj>
      <item>PANOS društvo s ograničenom odgovornošću za trgovinu i usluge, OIB 54970914078</item>
    </izvorni_sadrzaj>
    <derivirana_varijabla naziv="DomainObject.Predmet.ProtuStrankaListNazivFormatedOIB_1">
      <item>PANOS društvo s ograničenom odgovornošću za trgovinu i usluge, OIB 54970914078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PANOS društvo s ograničenom odgovornošću za trgovinu i usluge</izvorni_sadrzaj>
    <derivirana_varijabla naziv="DomainObject.Predmet.ProtustrankaIDrugi_1">PANOS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PANOS društvo s ograničenom odgovornošću za trgovinu i usluge, OIB 54970914078, J. Š. Slavenskog 37/A, 40000 Nedelišće</izvorni_sadrzaj>
    <derivirana_varijabla naziv="DomainObject.Predmet.ProtustrankaIDrugiAdressOIB_1">PANOS društvo s ograničenom odgovornošću za trgovinu i usluge, OIB 54970914078, J. Š. Slavenskog 37/A,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PANOS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PANOS društvo s ograničenom odgovornošću za trgovinu i usluge, OIB 54970914078, J. Š. Slavenskog 37/A,40000 Nedelišće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PANOS društvo s ograničenom odgovornošću za trgovinu i usluge, OIB 54970914078, J. Š. Slavenskog 37/A,40000 Nedelišće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54970914078</item>
      <item>, OIB null</item>
      <item>, OIB null</item>
    </izvorni_sadrzaj>
    <derivirana_varijabla naziv="DomainObject.Predmet.SudioniciListNazivOIB_1">
      <item>, OIB 85821130368</item>
      <item>, OIB 54970914078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2046</properties:Characters>
  <properties:Lines>56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2015-11-05T09:17:00Z</dcterms:modified>
  <cp:revision>22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